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129D5" w14:textId="2595FD63" w:rsidR="00ED7E92" w:rsidRPr="00755230" w:rsidRDefault="00ED7E92" w:rsidP="00ED7E9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1</w:t>
      </w:r>
      <w:r w:rsidR="00D80A54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</w:t>
      </w:r>
      <w:r w:rsidRPr="006C10DE">
        <w:rPr>
          <w:b/>
          <w:noProof/>
          <w:sz w:val="24"/>
        </w:rPr>
        <w:t>2</w:t>
      </w:r>
      <w:r w:rsidR="00D80A54">
        <w:rPr>
          <w:rFonts w:hint="eastAsia"/>
          <w:b/>
          <w:noProof/>
          <w:sz w:val="24"/>
          <w:lang w:eastAsia="zh-CN"/>
        </w:rPr>
        <w:t>33</w:t>
      </w:r>
      <w:r w:rsidR="00E21D2F">
        <w:rPr>
          <w:rFonts w:hint="eastAsia"/>
          <w:b/>
          <w:noProof/>
          <w:sz w:val="24"/>
          <w:lang w:eastAsia="zh-CN"/>
        </w:rPr>
        <w:t>215</w:t>
      </w:r>
      <w:bookmarkStart w:id="0" w:name="_GoBack"/>
      <w:bookmarkEnd w:id="0"/>
    </w:p>
    <w:p w14:paraId="448EC4E4" w14:textId="6C40A2BD" w:rsidR="00ED7E92" w:rsidRDefault="00D80A54" w:rsidP="00ED7E9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Goteborg,</w:t>
      </w:r>
      <w:r w:rsidRPr="00D80A54">
        <w:rPr>
          <w:b/>
          <w:noProof/>
          <w:sz w:val="24"/>
        </w:rPr>
        <w:t xml:space="preserve"> SE</w:t>
      </w:r>
      <w:r w:rsidR="00ED7E92">
        <w:rPr>
          <w:b/>
          <w:noProof/>
          <w:sz w:val="24"/>
        </w:rPr>
        <w:t>, 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vertAlign w:val="superscript"/>
        </w:rPr>
        <w:t>st</w:t>
      </w:r>
      <w:r w:rsidR="00ED7E92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25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D7E92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ED7E92">
        <w:rPr>
          <w:b/>
          <w:noProof/>
          <w:sz w:val="24"/>
        </w:rPr>
        <w:t xml:space="preserve"> 202</w:t>
      </w:r>
      <w:r w:rsidR="00ED7E92">
        <w:rPr>
          <w:b/>
          <w:noProof/>
          <w:sz w:val="24"/>
          <w:lang w:eastAsia="zh-CN"/>
        </w:rPr>
        <w:t>3</w:t>
      </w:r>
    </w:p>
    <w:p w14:paraId="51466FE6" w14:textId="77777777" w:rsidR="00A46E59" w:rsidRPr="00AD2264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0025E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D7E92">
        <w:rPr>
          <w:rFonts w:ascii="Arial" w:hAnsi="Arial" w:cs="Arial"/>
          <w:b/>
          <w:bCs/>
          <w:lang w:val="en-US" w:eastAsia="zh-CN"/>
        </w:rPr>
        <w:t>China Telecom</w:t>
      </w:r>
    </w:p>
    <w:p w14:paraId="18BE02D5" w14:textId="5767AE73" w:rsidR="00CD2478" w:rsidRPr="003E0DE3" w:rsidRDefault="00CD2478" w:rsidP="003E0DE3">
      <w:pPr>
        <w:spacing w:after="120"/>
        <w:ind w:left="1985" w:hanging="1985"/>
        <w:rPr>
          <w:rFonts w:ascii="Arial" w:eastAsia="Batang" w:hAnsi="Arial" w:cs="Arial"/>
          <w:b/>
          <w:lang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D77AE">
        <w:rPr>
          <w:rFonts w:ascii="Arial" w:hAnsi="Arial" w:cs="Arial" w:hint="eastAsia"/>
          <w:b/>
          <w:bCs/>
          <w:lang w:val="en-US" w:eastAsia="zh-CN"/>
        </w:rPr>
        <w:t>Discussion on</w:t>
      </w:r>
      <w:r w:rsidR="00F6273A">
        <w:rPr>
          <w:rFonts w:ascii="Arial" w:hAnsi="Arial" w:cs="Arial"/>
          <w:b/>
          <w:bCs/>
          <w:lang w:val="en-US" w:eastAsia="zh-CN"/>
        </w:rPr>
        <w:t xml:space="preserve"> new SID on</w:t>
      </w:r>
      <w:r w:rsidR="000D77AE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E0DE3">
        <w:rPr>
          <w:rFonts w:ascii="Arial" w:eastAsia="Batang" w:hAnsi="Arial" w:cs="Arial"/>
          <w:b/>
          <w:lang w:eastAsia="zh-CN"/>
        </w:rPr>
        <w:t xml:space="preserve">IMS </w:t>
      </w:r>
      <w:r w:rsidR="003E0DE3" w:rsidRPr="003E0DE3">
        <w:rPr>
          <w:rFonts w:ascii="Arial" w:eastAsia="Batang" w:hAnsi="Arial" w:cs="Arial"/>
          <w:b/>
          <w:lang w:eastAsia="zh-CN"/>
        </w:rPr>
        <w:t>Restoration</w:t>
      </w:r>
      <w:r w:rsidR="003E0DE3">
        <w:rPr>
          <w:rFonts w:ascii="Arial" w:eastAsia="Batang" w:hAnsi="Arial" w:cs="Arial"/>
          <w:b/>
          <w:lang w:eastAsia="zh-CN"/>
        </w:rPr>
        <w:t xml:space="preserve"> Enhancement</w:t>
      </w:r>
    </w:p>
    <w:p w14:paraId="4C7F6870" w14:textId="3037BA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</w:p>
    <w:p w14:paraId="4ED68054" w14:textId="5E7EC6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77AE">
        <w:rPr>
          <w:rFonts w:ascii="Arial" w:hAnsi="Arial" w:cs="Arial" w:hint="eastAsia"/>
          <w:b/>
          <w:bCs/>
          <w:lang w:val="en-US" w:eastAsia="zh-CN"/>
        </w:rPr>
        <w:t>5</w:t>
      </w:r>
    </w:p>
    <w:p w14:paraId="16060915" w14:textId="53F483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D77AE">
        <w:rPr>
          <w:rFonts w:ascii="Arial" w:hAnsi="Arial" w:cs="Arial" w:hint="eastAsia"/>
          <w:b/>
          <w:bCs/>
          <w:lang w:val="en-US" w:eastAsia="zh-CN"/>
        </w:rPr>
        <w:t xml:space="preserve">Discussion / </w:t>
      </w:r>
      <w:r w:rsidRPr="006B5418">
        <w:rPr>
          <w:rFonts w:ascii="Arial" w:hAnsi="Arial" w:cs="Arial"/>
          <w:b/>
          <w:bCs/>
          <w:lang w:val="en-US"/>
        </w:rPr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37FE2BFD" w:rsidR="001E41F3" w:rsidRPr="00046E98" w:rsidRDefault="00CD2478" w:rsidP="00CD2478">
      <w:pPr>
        <w:pStyle w:val="CRCoverPage"/>
        <w:rPr>
          <w:b/>
          <w:sz w:val="28"/>
          <w:szCs w:val="28"/>
          <w:lang w:val="en-US"/>
        </w:rPr>
      </w:pPr>
      <w:r w:rsidRPr="00046E98">
        <w:rPr>
          <w:b/>
          <w:sz w:val="28"/>
          <w:szCs w:val="28"/>
          <w:lang w:val="en-US"/>
        </w:rPr>
        <w:t>1. Introduction</w:t>
      </w:r>
    </w:p>
    <w:p w14:paraId="78A61A25" w14:textId="622FBBDF" w:rsidR="00640595" w:rsidRDefault="003D3847" w:rsidP="001B3669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  <w:r w:rsidRPr="003D3847">
        <w:rPr>
          <w:rFonts w:ascii="Times New Roman" w:hAnsi="Times New Roman"/>
          <w:sz w:val="24"/>
          <w:szCs w:val="24"/>
          <w:lang w:val="en-US" w:eastAsia="zh-CN"/>
        </w:rPr>
        <w:t xml:space="preserve">After </w:t>
      </w:r>
      <w:r w:rsidR="002370AA">
        <w:rPr>
          <w:rFonts w:ascii="Times New Roman" w:hAnsi="Times New Roman"/>
          <w:sz w:val="24"/>
          <w:szCs w:val="24"/>
          <w:lang w:val="en-US" w:eastAsia="zh-CN"/>
        </w:rPr>
        <w:t xml:space="preserve">a successful implementation of </w:t>
      </w:r>
      <w:proofErr w:type="spellStart"/>
      <w:r w:rsidRPr="003D3847">
        <w:rPr>
          <w:rFonts w:ascii="Times New Roman" w:hAnsi="Times New Roman"/>
          <w:sz w:val="24"/>
          <w:szCs w:val="24"/>
          <w:lang w:val="en-US" w:eastAsia="zh-CN"/>
        </w:rPr>
        <w:t>VoLTE</w:t>
      </w:r>
      <w:proofErr w:type="spellEnd"/>
      <w:r w:rsidR="00C535BF">
        <w:rPr>
          <w:rFonts w:ascii="Times New Roman" w:hAnsi="Times New Roman"/>
          <w:sz w:val="24"/>
          <w:szCs w:val="24"/>
          <w:lang w:val="en-US" w:eastAsia="zh-CN"/>
        </w:rPr>
        <w:t xml:space="preserve">, </w:t>
      </w:r>
      <w:r w:rsidR="00A62A0D">
        <w:rPr>
          <w:rFonts w:ascii="Times New Roman" w:hAnsi="Times New Roman"/>
          <w:sz w:val="24"/>
          <w:szCs w:val="24"/>
          <w:lang w:val="en-US" w:eastAsia="zh-CN"/>
        </w:rPr>
        <w:t>more</w:t>
      </w:r>
      <w:r w:rsidR="005F79C0">
        <w:rPr>
          <w:rFonts w:ascii="Times New Roman" w:hAnsi="Times New Roman"/>
          <w:sz w:val="24"/>
          <w:szCs w:val="24"/>
          <w:lang w:val="en-US" w:eastAsia="zh-CN"/>
        </w:rPr>
        <w:t xml:space="preserve"> and more</w:t>
      </w:r>
      <w:r w:rsidR="00A62A0D">
        <w:rPr>
          <w:rFonts w:ascii="Times New Roman" w:hAnsi="Times New Roman"/>
          <w:sz w:val="24"/>
          <w:szCs w:val="24"/>
          <w:lang w:val="en-US" w:eastAsia="zh-CN"/>
        </w:rPr>
        <w:t xml:space="preserve"> services based on IMS</w:t>
      </w:r>
      <w:r w:rsidR="00CD2B89">
        <w:rPr>
          <w:rFonts w:ascii="Times New Roman" w:hAnsi="Times New Roman"/>
          <w:sz w:val="24"/>
          <w:szCs w:val="24"/>
          <w:lang w:val="en-US" w:eastAsia="zh-CN"/>
        </w:rPr>
        <w:t xml:space="preserve"> (e.g. </w:t>
      </w:r>
      <w:proofErr w:type="spellStart"/>
      <w:r w:rsidR="00CD2B89">
        <w:rPr>
          <w:rFonts w:ascii="Times New Roman" w:hAnsi="Times New Roman"/>
          <w:sz w:val="24"/>
          <w:szCs w:val="24"/>
          <w:lang w:val="en-US" w:eastAsia="zh-CN"/>
        </w:rPr>
        <w:t>VoNR</w:t>
      </w:r>
      <w:proofErr w:type="spellEnd"/>
      <w:r w:rsidR="00CD2B89">
        <w:rPr>
          <w:rFonts w:ascii="Times New Roman" w:hAnsi="Times New Roman"/>
          <w:sz w:val="24"/>
          <w:szCs w:val="24"/>
          <w:lang w:val="en-US" w:eastAsia="zh-CN"/>
        </w:rPr>
        <w:t>, NG-RTC, etc</w:t>
      </w:r>
      <w:r w:rsidR="00FD70DD">
        <w:rPr>
          <w:rFonts w:ascii="Times New Roman" w:hAnsi="Times New Roman"/>
          <w:sz w:val="24"/>
          <w:szCs w:val="24"/>
          <w:lang w:val="en-US" w:eastAsia="zh-CN"/>
        </w:rPr>
        <w:t>.</w:t>
      </w:r>
      <w:r w:rsidR="00CD2B89">
        <w:rPr>
          <w:rFonts w:ascii="Times New Roman" w:hAnsi="Times New Roman"/>
          <w:sz w:val="24"/>
          <w:szCs w:val="24"/>
          <w:lang w:val="en-US" w:eastAsia="zh-CN"/>
        </w:rPr>
        <w:t>)</w:t>
      </w:r>
      <w:r w:rsidR="00A62A0D">
        <w:rPr>
          <w:rFonts w:ascii="Times New Roman" w:hAnsi="Times New Roman"/>
          <w:sz w:val="24"/>
          <w:szCs w:val="24"/>
          <w:lang w:val="en-US" w:eastAsia="zh-CN"/>
        </w:rPr>
        <w:t xml:space="preserve"> are</w:t>
      </w:r>
      <w:r w:rsidR="00CD2B89" w:rsidRPr="00CD2B89">
        <w:rPr>
          <w:rFonts w:ascii="Times New Roman" w:hAnsi="Times New Roman"/>
          <w:sz w:val="24"/>
          <w:szCs w:val="24"/>
          <w:lang w:val="en-US" w:eastAsia="zh-CN"/>
        </w:rPr>
        <w:t xml:space="preserve"> introduced into the mobile network</w:t>
      </w:r>
      <w:r w:rsidR="00CD2B89">
        <w:rPr>
          <w:rFonts w:ascii="Times New Roman" w:hAnsi="Times New Roman"/>
          <w:sz w:val="24"/>
          <w:szCs w:val="24"/>
          <w:lang w:val="en-US" w:eastAsia="zh-CN"/>
        </w:rPr>
        <w:t>,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CD2B89">
        <w:rPr>
          <w:rFonts w:ascii="Times New Roman" w:hAnsi="Times New Roman"/>
          <w:sz w:val="24"/>
          <w:szCs w:val="24"/>
          <w:lang w:val="en-US" w:eastAsia="zh-CN"/>
        </w:rPr>
        <w:t>and</w:t>
      </w:r>
      <w:r w:rsidRPr="003D3847">
        <w:rPr>
          <w:rFonts w:ascii="Times New Roman" w:hAnsi="Times New Roman"/>
          <w:sz w:val="24"/>
          <w:szCs w:val="24"/>
          <w:lang w:val="en-US" w:eastAsia="zh-CN"/>
        </w:rPr>
        <w:t xml:space="preserve"> make IMS </w:t>
      </w:r>
      <w:r w:rsidR="00010FCE">
        <w:rPr>
          <w:rFonts w:ascii="Times New Roman" w:hAnsi="Times New Roman"/>
          <w:sz w:val="24"/>
          <w:szCs w:val="24"/>
          <w:lang w:val="en-US" w:eastAsia="zh-CN"/>
        </w:rPr>
        <w:t xml:space="preserve">network </w:t>
      </w:r>
      <w:r w:rsidRPr="003D3847">
        <w:rPr>
          <w:rFonts w:ascii="Times New Roman" w:hAnsi="Times New Roman"/>
          <w:sz w:val="24"/>
          <w:szCs w:val="24"/>
          <w:lang w:val="en-US" w:eastAsia="zh-CN"/>
        </w:rPr>
        <w:t>the key of the voice and video services</w:t>
      </w:r>
      <w:r w:rsidR="008A2B4E">
        <w:rPr>
          <w:rFonts w:ascii="Times New Roman" w:hAnsi="Times New Roman"/>
          <w:sz w:val="24"/>
          <w:szCs w:val="24"/>
          <w:lang w:val="en-US" w:eastAsia="zh-CN"/>
        </w:rPr>
        <w:t xml:space="preserve"> in 4/5G network</w:t>
      </w:r>
      <w:r w:rsidRPr="003D3847">
        <w:rPr>
          <w:rFonts w:ascii="Times New Roman" w:hAnsi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</w:p>
    <w:p w14:paraId="2938FAA1" w14:textId="74D7FB16" w:rsidR="003D3847" w:rsidRDefault="003D3847" w:rsidP="001B3669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 xml:space="preserve">On the other hand, </w:t>
      </w:r>
      <w:r w:rsidR="002370AA">
        <w:rPr>
          <w:rFonts w:ascii="Times New Roman" w:hAnsi="Times New Roman"/>
          <w:sz w:val="24"/>
          <w:szCs w:val="24"/>
          <w:lang w:val="en-US" w:eastAsia="zh-CN"/>
        </w:rPr>
        <w:t xml:space="preserve">in the past few years, </w:t>
      </w:r>
      <w:r w:rsidR="00681BEF">
        <w:rPr>
          <w:rFonts w:ascii="Times New Roman" w:hAnsi="Times New Roman"/>
          <w:sz w:val="24"/>
          <w:szCs w:val="24"/>
          <w:lang w:val="en-US" w:eastAsia="zh-CN"/>
        </w:rPr>
        <w:t>IMS</w:t>
      </w:r>
      <w:r w:rsidR="00ED4E2F">
        <w:rPr>
          <w:rFonts w:ascii="Times New Roman" w:hAnsi="Times New Roman"/>
          <w:sz w:val="24"/>
          <w:szCs w:val="24"/>
          <w:lang w:val="en-US" w:eastAsia="zh-CN"/>
        </w:rPr>
        <w:t>-</w:t>
      </w:r>
      <w:r w:rsidR="00681BEF">
        <w:rPr>
          <w:rFonts w:ascii="Times New Roman" w:hAnsi="Times New Roman"/>
          <w:sz w:val="24"/>
          <w:szCs w:val="24"/>
          <w:lang w:val="en-US" w:eastAsia="zh-CN"/>
        </w:rPr>
        <w:t>related</w:t>
      </w:r>
      <w:r w:rsidR="00D46EEC">
        <w:rPr>
          <w:rFonts w:ascii="Times New Roman" w:hAnsi="Times New Roman"/>
          <w:sz w:val="24"/>
          <w:szCs w:val="24"/>
          <w:lang w:val="en-US" w:eastAsia="zh-CN"/>
        </w:rPr>
        <w:t>/</w:t>
      </w:r>
      <w:r w:rsidR="00ED4E2F">
        <w:rPr>
          <w:rFonts w:ascii="Times New Roman" w:hAnsi="Times New Roman"/>
          <w:sz w:val="24"/>
          <w:szCs w:val="24"/>
          <w:lang w:val="en-US" w:eastAsia="zh-CN"/>
        </w:rPr>
        <w:t>IMS-affected communication</w:t>
      </w:r>
      <w:r w:rsidR="002370AA" w:rsidRPr="002370AA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DB0B3A">
        <w:rPr>
          <w:rFonts w:ascii="Times New Roman" w:hAnsi="Times New Roman"/>
          <w:sz w:val="24"/>
          <w:szCs w:val="24"/>
          <w:lang w:val="en-US" w:eastAsia="zh-CN"/>
        </w:rPr>
        <w:t>accidents</w:t>
      </w:r>
      <w:r w:rsidR="002370AA" w:rsidRPr="002370AA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DB0B3A">
        <w:rPr>
          <w:rFonts w:ascii="Times New Roman" w:hAnsi="Times New Roman" w:hint="eastAsia"/>
          <w:sz w:val="24"/>
          <w:szCs w:val="24"/>
          <w:lang w:val="en-US" w:eastAsia="zh-CN"/>
        </w:rPr>
        <w:t>happ</w:t>
      </w:r>
      <w:r w:rsidR="00DB0B3A">
        <w:rPr>
          <w:rFonts w:ascii="Times New Roman" w:hAnsi="Times New Roman"/>
          <w:sz w:val="24"/>
          <w:szCs w:val="24"/>
          <w:lang w:val="en-US" w:eastAsia="zh-CN"/>
        </w:rPr>
        <w:t>e</w:t>
      </w:r>
      <w:r w:rsidR="00DB0B3A">
        <w:rPr>
          <w:rFonts w:ascii="Times New Roman" w:hAnsi="Times New Roman" w:hint="eastAsia"/>
          <w:sz w:val="24"/>
          <w:szCs w:val="24"/>
          <w:lang w:val="en-US" w:eastAsia="zh-CN"/>
        </w:rPr>
        <w:t xml:space="preserve">n </w:t>
      </w:r>
      <w:r w:rsidR="002370AA" w:rsidRPr="002370AA">
        <w:rPr>
          <w:rFonts w:ascii="Times New Roman" w:hAnsi="Times New Roman"/>
          <w:sz w:val="24"/>
          <w:szCs w:val="24"/>
          <w:lang w:val="en-US" w:eastAsia="zh-CN"/>
        </w:rPr>
        <w:t xml:space="preserve">on </w:t>
      </w:r>
      <w:r w:rsidR="002370AA">
        <w:rPr>
          <w:rFonts w:ascii="Times New Roman" w:hAnsi="Times New Roman"/>
          <w:sz w:val="24"/>
          <w:szCs w:val="24"/>
          <w:lang w:val="en-US" w:eastAsia="zh-CN"/>
        </w:rPr>
        <w:t>different operators’</w:t>
      </w:r>
      <w:r w:rsidR="002370AA" w:rsidRPr="002370AA">
        <w:rPr>
          <w:rFonts w:ascii="Times New Roman" w:hAnsi="Times New Roman"/>
          <w:sz w:val="24"/>
          <w:szCs w:val="24"/>
          <w:lang w:val="en-US" w:eastAsia="zh-CN"/>
        </w:rPr>
        <w:t xml:space="preserve"> mobile network</w:t>
      </w:r>
      <w:r w:rsidR="00ED4E2F" w:rsidRPr="00ED4E2F">
        <w:t xml:space="preserve"> </w:t>
      </w:r>
      <w:r w:rsidR="00ED4E2F" w:rsidRPr="00ED4E2F">
        <w:rPr>
          <w:rFonts w:ascii="Times New Roman" w:hAnsi="Times New Roman"/>
          <w:sz w:val="24"/>
          <w:szCs w:val="24"/>
          <w:lang w:val="en-US" w:eastAsia="zh-CN"/>
        </w:rPr>
        <w:t>occasionally</w:t>
      </w:r>
      <w:r w:rsidR="00ED4E2F">
        <w:rPr>
          <w:rFonts w:ascii="Times New Roman" w:hAnsi="Times New Roman"/>
          <w:sz w:val="24"/>
          <w:szCs w:val="24"/>
          <w:lang w:val="en-US" w:eastAsia="zh-CN"/>
        </w:rPr>
        <w:t xml:space="preserve">. These accidents affected </w:t>
      </w:r>
      <w:r w:rsidR="002370AA" w:rsidRPr="002370AA">
        <w:rPr>
          <w:rFonts w:ascii="Times New Roman" w:hAnsi="Times New Roman"/>
          <w:sz w:val="24"/>
          <w:szCs w:val="24"/>
          <w:lang w:val="en-US" w:eastAsia="zh-CN"/>
        </w:rPr>
        <w:t xml:space="preserve">voice, </w:t>
      </w:r>
      <w:r w:rsidR="00681BEF">
        <w:rPr>
          <w:rFonts w:ascii="Times New Roman" w:hAnsi="Times New Roman"/>
          <w:sz w:val="24"/>
          <w:szCs w:val="24"/>
          <w:lang w:val="en-US" w:eastAsia="zh-CN"/>
        </w:rPr>
        <w:t>video</w:t>
      </w:r>
      <w:r w:rsidR="002370AA" w:rsidRPr="002370AA">
        <w:rPr>
          <w:rFonts w:ascii="Times New Roman" w:hAnsi="Times New Roman"/>
          <w:sz w:val="24"/>
          <w:szCs w:val="24"/>
          <w:lang w:val="en-US" w:eastAsia="zh-CN"/>
        </w:rPr>
        <w:t xml:space="preserve"> and SMS services</w:t>
      </w:r>
      <w:r w:rsidR="00ED4E2F">
        <w:rPr>
          <w:rFonts w:ascii="Times New Roman" w:hAnsi="Times New Roman"/>
          <w:sz w:val="24"/>
          <w:szCs w:val="24"/>
          <w:lang w:val="en-US" w:eastAsia="zh-CN"/>
        </w:rPr>
        <w:t xml:space="preserve"> for millions of people, and</w:t>
      </w:r>
      <w:r w:rsidR="002370AA" w:rsidRPr="002370AA">
        <w:rPr>
          <w:rFonts w:ascii="Times New Roman" w:hAnsi="Times New Roman"/>
          <w:sz w:val="24"/>
          <w:szCs w:val="24"/>
          <w:lang w:val="en-US" w:eastAsia="zh-CN"/>
        </w:rPr>
        <w:t xml:space="preserve"> caused serious impact</w:t>
      </w:r>
      <w:r w:rsidR="002370AA">
        <w:rPr>
          <w:rFonts w:ascii="Times New Roman" w:hAnsi="Times New Roman"/>
          <w:sz w:val="24"/>
          <w:szCs w:val="24"/>
          <w:lang w:val="en-US" w:eastAsia="zh-CN"/>
        </w:rPr>
        <w:t>s</w:t>
      </w:r>
      <w:r w:rsidR="002370AA" w:rsidRPr="002370AA">
        <w:rPr>
          <w:rFonts w:ascii="Times New Roman" w:hAnsi="Times New Roman"/>
          <w:sz w:val="24"/>
          <w:szCs w:val="24"/>
          <w:lang w:val="en-US" w:eastAsia="zh-CN"/>
        </w:rPr>
        <w:t xml:space="preserve"> on the finance, aviation, logistics, automobile, electric power and other industries</w:t>
      </w:r>
      <w:r w:rsidR="00DB0B3A">
        <w:rPr>
          <w:rFonts w:ascii="Times New Roman" w:hAnsi="Times New Roman"/>
          <w:sz w:val="24"/>
          <w:szCs w:val="24"/>
          <w:lang w:val="en-US" w:eastAsia="zh-CN"/>
        </w:rPr>
        <w:t>.</w:t>
      </w:r>
    </w:p>
    <w:p w14:paraId="1CC87D4C" w14:textId="685946AB" w:rsidR="004C0C40" w:rsidRDefault="004C0C40" w:rsidP="001B3669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sz w:val="24"/>
          <w:szCs w:val="24"/>
          <w:lang w:val="en-US" w:eastAsia="zh-CN"/>
        </w:rPr>
        <w:t>A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ccording to news reports, </w:t>
      </w:r>
      <w:r w:rsidR="00277163">
        <w:rPr>
          <w:rFonts w:ascii="Times New Roman" w:hAnsi="Times New Roman"/>
          <w:sz w:val="24"/>
          <w:szCs w:val="24"/>
          <w:lang w:val="en-US" w:eastAsia="zh-CN"/>
        </w:rPr>
        <w:t xml:space="preserve">the causes of 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these accidents </w:t>
      </w:r>
      <w:r w:rsidR="00B94538">
        <w:rPr>
          <w:rFonts w:ascii="Times New Roman" w:hAnsi="Times New Roman" w:hint="eastAsia"/>
          <w:sz w:val="24"/>
          <w:szCs w:val="24"/>
          <w:lang w:val="en-US" w:eastAsia="zh-CN"/>
        </w:rPr>
        <w:t>are</w:t>
      </w:r>
      <w:r w:rsidR="00B94538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277163">
        <w:rPr>
          <w:rFonts w:ascii="Times New Roman" w:hAnsi="Times New Roman"/>
          <w:sz w:val="24"/>
          <w:szCs w:val="24"/>
          <w:lang w:val="en-US" w:eastAsia="zh-CN"/>
        </w:rPr>
        <w:t>various, including incorrect routing configuration</w:t>
      </w:r>
      <w:r w:rsidR="00EA4CF7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277163">
        <w:rPr>
          <w:rFonts w:ascii="Times New Roman" w:hAnsi="Times New Roman"/>
          <w:sz w:val="24"/>
          <w:szCs w:val="24"/>
          <w:lang w:val="en-US" w:eastAsia="zh-CN"/>
        </w:rPr>
        <w:t>of router, subscriber data cutover failure, a fire in data center, cyber-attack and so on.</w:t>
      </w:r>
      <w:r w:rsidR="00D7521F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204463">
        <w:rPr>
          <w:rFonts w:ascii="Times New Roman" w:hAnsi="Times New Roman"/>
          <w:sz w:val="24"/>
          <w:szCs w:val="24"/>
          <w:lang w:val="en-US" w:eastAsia="zh-CN"/>
        </w:rPr>
        <w:t>But finally</w:t>
      </w:r>
      <w:r w:rsidR="00D7521F">
        <w:rPr>
          <w:rFonts w:ascii="Times New Roman" w:hAnsi="Times New Roman"/>
          <w:sz w:val="24"/>
          <w:szCs w:val="24"/>
          <w:lang w:val="en-US" w:eastAsia="zh-CN"/>
        </w:rPr>
        <w:t xml:space="preserve"> signaling storm arose in all these accidents </w:t>
      </w:r>
      <w:r w:rsidR="00204463">
        <w:rPr>
          <w:rFonts w:ascii="Times New Roman" w:hAnsi="Times New Roman"/>
          <w:sz w:val="24"/>
          <w:szCs w:val="24"/>
          <w:lang w:val="en-US" w:eastAsia="zh-CN"/>
        </w:rPr>
        <w:t xml:space="preserve">because massive subscribers logged off network and then tried to re-register to the network in cycles, which made some network </w:t>
      </w:r>
      <w:r w:rsidR="00A42D48">
        <w:rPr>
          <w:rFonts w:ascii="Times New Roman" w:hAnsi="Times New Roman"/>
          <w:sz w:val="24"/>
          <w:szCs w:val="24"/>
          <w:lang w:val="en-US" w:eastAsia="zh-CN"/>
        </w:rPr>
        <w:t>function</w:t>
      </w:r>
      <w:r w:rsidR="00204463">
        <w:rPr>
          <w:rFonts w:ascii="Times New Roman" w:hAnsi="Times New Roman"/>
          <w:sz w:val="24"/>
          <w:szCs w:val="24"/>
          <w:lang w:val="en-US" w:eastAsia="zh-CN"/>
        </w:rPr>
        <w:t>s overload and eventually out of work.</w:t>
      </w:r>
      <w:r w:rsidR="00A408DA">
        <w:rPr>
          <w:rFonts w:ascii="Times New Roman" w:hAnsi="Times New Roman"/>
          <w:sz w:val="24"/>
          <w:szCs w:val="24"/>
          <w:lang w:val="en-US" w:eastAsia="zh-CN"/>
        </w:rPr>
        <w:t xml:space="preserve"> Once a signaling storm ar</w:t>
      </w:r>
      <w:r w:rsidR="00BA6DED">
        <w:rPr>
          <w:rFonts w:ascii="Times New Roman" w:hAnsi="Times New Roman"/>
          <w:sz w:val="24"/>
          <w:szCs w:val="24"/>
          <w:lang w:val="en-US" w:eastAsia="zh-CN"/>
        </w:rPr>
        <w:t>o</w:t>
      </w:r>
      <w:r w:rsidR="00A408DA">
        <w:rPr>
          <w:rFonts w:ascii="Times New Roman" w:hAnsi="Times New Roman"/>
          <w:sz w:val="24"/>
          <w:szCs w:val="24"/>
          <w:lang w:val="en-US" w:eastAsia="zh-CN"/>
        </w:rPr>
        <w:t>se, it t</w:t>
      </w:r>
      <w:r w:rsidR="00BA6DED">
        <w:rPr>
          <w:rFonts w:ascii="Times New Roman" w:hAnsi="Times New Roman"/>
          <w:sz w:val="24"/>
          <w:szCs w:val="24"/>
          <w:lang w:val="en-US" w:eastAsia="zh-CN"/>
        </w:rPr>
        <w:t>ook</w:t>
      </w:r>
      <w:r w:rsidR="00A408DA">
        <w:rPr>
          <w:rFonts w:ascii="Times New Roman" w:hAnsi="Times New Roman"/>
          <w:sz w:val="24"/>
          <w:szCs w:val="24"/>
          <w:lang w:val="en-US" w:eastAsia="zh-CN"/>
        </w:rPr>
        <w:t xml:space="preserve"> a longer time to recover the services.</w:t>
      </w:r>
    </w:p>
    <w:p w14:paraId="24F27FDD" w14:textId="18899A3B" w:rsidR="008757DB" w:rsidRDefault="008757DB" w:rsidP="001B3669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  <w:bookmarkStart w:id="1" w:name="_Hlk141258093"/>
      <w:r w:rsidRPr="008757DB">
        <w:rPr>
          <w:rFonts w:ascii="Times New Roman" w:hAnsi="Times New Roman"/>
          <w:sz w:val="24"/>
          <w:szCs w:val="24"/>
          <w:lang w:val="en-US" w:eastAsia="zh-CN"/>
        </w:rPr>
        <w:t xml:space="preserve">At the same time, the </w:t>
      </w:r>
      <w:r w:rsidR="00C46381">
        <w:rPr>
          <w:rFonts w:ascii="Times New Roman" w:hAnsi="Times New Roman"/>
          <w:sz w:val="24"/>
          <w:szCs w:val="24"/>
          <w:lang w:val="en-US" w:eastAsia="zh-CN"/>
        </w:rPr>
        <w:t>abnormal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 xml:space="preserve"> behavior of the </w:t>
      </w:r>
      <w:r w:rsidR="007101D5">
        <w:rPr>
          <w:rFonts w:ascii="Times New Roman" w:hAnsi="Times New Roman"/>
          <w:sz w:val="24"/>
          <w:szCs w:val="24"/>
          <w:lang w:val="en-US" w:eastAsia="zh-CN"/>
        </w:rPr>
        <w:t>UE</w:t>
      </w:r>
      <w:r w:rsidR="00C46381">
        <w:rPr>
          <w:rFonts w:ascii="Times New Roman" w:hAnsi="Times New Roman"/>
          <w:sz w:val="24"/>
          <w:szCs w:val="24"/>
          <w:lang w:val="en-US" w:eastAsia="zh-CN"/>
        </w:rPr>
        <w:t>s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 xml:space="preserve"> also </w:t>
      </w:r>
      <w:r w:rsidR="002D6E88" w:rsidRPr="008757DB">
        <w:rPr>
          <w:rFonts w:ascii="Times New Roman" w:hAnsi="Times New Roman"/>
          <w:sz w:val="24"/>
          <w:szCs w:val="24"/>
          <w:lang w:val="en-US" w:eastAsia="zh-CN"/>
        </w:rPr>
        <w:t>affects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 xml:space="preserve"> the re</w:t>
      </w:r>
      <w:r w:rsidR="007101D5">
        <w:rPr>
          <w:rFonts w:ascii="Times New Roman" w:hAnsi="Times New Roman"/>
          <w:sz w:val="24"/>
          <w:szCs w:val="24"/>
          <w:lang w:val="en-US" w:eastAsia="zh-CN"/>
        </w:rPr>
        <w:t>storation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 xml:space="preserve"> process. Some UEs frequently attempt</w:t>
      </w:r>
      <w:r w:rsidR="00A7043B">
        <w:rPr>
          <w:rFonts w:ascii="Times New Roman" w:hAnsi="Times New Roman"/>
          <w:sz w:val="24"/>
          <w:szCs w:val="24"/>
          <w:lang w:val="en-US" w:eastAsia="zh-CN"/>
        </w:rPr>
        <w:t>ed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 xml:space="preserve"> to attach to the </w:t>
      </w:r>
      <w:r w:rsidR="00083987" w:rsidRPr="00083987">
        <w:rPr>
          <w:rFonts w:ascii="Times New Roman" w:hAnsi="Times New Roman"/>
          <w:sz w:val="24"/>
          <w:szCs w:val="24"/>
          <w:lang w:val="en-US" w:eastAsia="zh-CN"/>
        </w:rPr>
        <w:t>EPC/5GC network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 xml:space="preserve"> and register with the IMS network after disconnection, which </w:t>
      </w:r>
      <w:r w:rsidR="002F74E8">
        <w:rPr>
          <w:rFonts w:ascii="Times New Roman" w:hAnsi="Times New Roman"/>
          <w:sz w:val="24"/>
          <w:szCs w:val="24"/>
          <w:lang w:val="en-US" w:eastAsia="zh-CN"/>
        </w:rPr>
        <w:t>generate</w:t>
      </w:r>
      <w:r w:rsidR="00A7043B">
        <w:rPr>
          <w:rFonts w:ascii="Times New Roman" w:hAnsi="Times New Roman"/>
          <w:sz w:val="24"/>
          <w:szCs w:val="24"/>
          <w:lang w:val="en-US" w:eastAsia="zh-CN"/>
        </w:rPr>
        <w:t>d</w:t>
      </w:r>
      <w:r w:rsidR="002F74E8">
        <w:rPr>
          <w:rFonts w:ascii="Times New Roman" w:hAnsi="Times New Roman"/>
          <w:sz w:val="24"/>
          <w:szCs w:val="24"/>
          <w:lang w:val="en-US" w:eastAsia="zh-CN"/>
        </w:rPr>
        <w:t xml:space="preserve"> more massive signaling messages and 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>aggravate</w:t>
      </w:r>
      <w:r w:rsidR="00A7043B">
        <w:rPr>
          <w:rFonts w:ascii="Times New Roman" w:hAnsi="Times New Roman"/>
          <w:sz w:val="24"/>
          <w:szCs w:val="24"/>
          <w:lang w:val="en-US" w:eastAsia="zh-CN"/>
        </w:rPr>
        <w:t>d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8A4791">
        <w:rPr>
          <w:rFonts w:ascii="Times New Roman" w:hAnsi="Times New Roman"/>
          <w:sz w:val="24"/>
          <w:szCs w:val="24"/>
          <w:lang w:val="en-US" w:eastAsia="zh-CN"/>
        </w:rPr>
        <w:t xml:space="preserve">the 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>signaling storm. Some UEs d</w:t>
      </w:r>
      <w:r w:rsidR="00A7043B">
        <w:rPr>
          <w:rFonts w:ascii="Times New Roman" w:hAnsi="Times New Roman"/>
          <w:sz w:val="24"/>
          <w:szCs w:val="24"/>
          <w:lang w:val="en-US" w:eastAsia="zh-CN"/>
        </w:rPr>
        <w:t>id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 xml:space="preserve"> not attempt the IMS </w:t>
      </w:r>
      <w:r w:rsidR="002F74E8">
        <w:rPr>
          <w:rFonts w:ascii="Times New Roman" w:hAnsi="Times New Roman"/>
          <w:sz w:val="24"/>
          <w:szCs w:val="24"/>
          <w:lang w:val="en-US" w:eastAsia="zh-CN"/>
        </w:rPr>
        <w:t>registration procedure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FA5349">
        <w:rPr>
          <w:rFonts w:ascii="Times New Roman" w:hAnsi="Times New Roman"/>
          <w:sz w:val="24"/>
          <w:szCs w:val="24"/>
          <w:lang w:val="en-US" w:eastAsia="zh-CN"/>
        </w:rPr>
        <w:t xml:space="preserve">any more 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>after they fail</w:t>
      </w:r>
      <w:r w:rsidR="00FA5349">
        <w:rPr>
          <w:rFonts w:ascii="Times New Roman" w:hAnsi="Times New Roman"/>
          <w:sz w:val="24"/>
          <w:szCs w:val="24"/>
          <w:lang w:val="en-US" w:eastAsia="zh-CN"/>
        </w:rPr>
        <w:t>ed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 xml:space="preserve"> to register with the IMS network for multiple times. As a result, services of these UEs </w:t>
      </w:r>
      <w:r w:rsidR="00FA5349">
        <w:rPr>
          <w:rFonts w:ascii="Times New Roman" w:hAnsi="Times New Roman"/>
          <w:sz w:val="24"/>
          <w:szCs w:val="24"/>
          <w:lang w:val="en-US" w:eastAsia="zh-CN"/>
        </w:rPr>
        <w:t>were</w:t>
      </w:r>
      <w:r w:rsidR="0062449F">
        <w:rPr>
          <w:rFonts w:ascii="Times New Roman" w:hAnsi="Times New Roman"/>
          <w:sz w:val="24"/>
          <w:szCs w:val="24"/>
          <w:lang w:val="en-US" w:eastAsia="zh-CN"/>
        </w:rPr>
        <w:t xml:space="preserve"> still unav</w:t>
      </w:r>
      <w:r w:rsidR="00FA5349">
        <w:rPr>
          <w:rFonts w:ascii="Times New Roman" w:hAnsi="Times New Roman"/>
          <w:sz w:val="24"/>
          <w:szCs w:val="24"/>
          <w:lang w:val="en-US" w:eastAsia="zh-CN"/>
        </w:rPr>
        <w:t>a</w:t>
      </w:r>
      <w:r w:rsidR="0062449F">
        <w:rPr>
          <w:rFonts w:ascii="Times New Roman" w:hAnsi="Times New Roman"/>
          <w:sz w:val="24"/>
          <w:szCs w:val="24"/>
          <w:lang w:val="en-US" w:eastAsia="zh-CN"/>
        </w:rPr>
        <w:t>i</w:t>
      </w:r>
      <w:r w:rsidR="00FA5349">
        <w:rPr>
          <w:rFonts w:ascii="Times New Roman" w:hAnsi="Times New Roman"/>
          <w:sz w:val="24"/>
          <w:szCs w:val="24"/>
          <w:lang w:val="en-US" w:eastAsia="zh-CN"/>
        </w:rPr>
        <w:t>la</w:t>
      </w:r>
      <w:r w:rsidR="0062449F">
        <w:rPr>
          <w:rFonts w:ascii="Times New Roman" w:hAnsi="Times New Roman"/>
          <w:sz w:val="24"/>
          <w:szCs w:val="24"/>
          <w:lang w:val="en-US" w:eastAsia="zh-CN"/>
        </w:rPr>
        <w:t>b</w:t>
      </w:r>
      <w:r w:rsidR="00FA5349">
        <w:rPr>
          <w:rFonts w:ascii="Times New Roman" w:hAnsi="Times New Roman"/>
          <w:sz w:val="24"/>
          <w:szCs w:val="24"/>
          <w:lang w:val="en-US" w:eastAsia="zh-CN"/>
        </w:rPr>
        <w:t>l</w:t>
      </w:r>
      <w:r w:rsidR="0062449F">
        <w:rPr>
          <w:rFonts w:ascii="Times New Roman" w:hAnsi="Times New Roman"/>
          <w:sz w:val="24"/>
          <w:szCs w:val="24"/>
          <w:lang w:val="en-US" w:eastAsia="zh-CN"/>
        </w:rPr>
        <w:t>e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2F74E8">
        <w:rPr>
          <w:rFonts w:ascii="Times New Roman" w:hAnsi="Times New Roman"/>
          <w:sz w:val="24"/>
          <w:szCs w:val="24"/>
          <w:lang w:val="en-US" w:eastAsia="zh-CN"/>
        </w:rPr>
        <w:t xml:space="preserve">even 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 xml:space="preserve">after the IMS network </w:t>
      </w:r>
      <w:r w:rsidR="002F74E8">
        <w:rPr>
          <w:rFonts w:ascii="Times New Roman" w:hAnsi="Times New Roman"/>
          <w:sz w:val="24"/>
          <w:szCs w:val="24"/>
          <w:lang w:val="en-US" w:eastAsia="zh-CN"/>
        </w:rPr>
        <w:t>ha</w:t>
      </w:r>
      <w:r w:rsidR="00850718">
        <w:rPr>
          <w:rFonts w:ascii="Times New Roman" w:hAnsi="Times New Roman"/>
          <w:sz w:val="24"/>
          <w:szCs w:val="24"/>
          <w:lang w:val="en-US" w:eastAsia="zh-CN"/>
        </w:rPr>
        <w:t>d</w:t>
      </w:r>
      <w:r w:rsidR="002F74E8">
        <w:rPr>
          <w:rFonts w:ascii="Times New Roman" w:hAnsi="Times New Roman"/>
          <w:sz w:val="24"/>
          <w:szCs w:val="24"/>
          <w:lang w:val="en-US" w:eastAsia="zh-CN"/>
        </w:rPr>
        <w:t xml:space="preserve"> restored</w:t>
      </w:r>
      <w:r w:rsidRPr="008757DB">
        <w:rPr>
          <w:rFonts w:ascii="Times New Roman" w:hAnsi="Times New Roman"/>
          <w:sz w:val="24"/>
          <w:szCs w:val="24"/>
          <w:lang w:val="en-US" w:eastAsia="zh-CN"/>
        </w:rPr>
        <w:t>.</w:t>
      </w:r>
      <w:bookmarkEnd w:id="1"/>
    </w:p>
    <w:p w14:paraId="615D7673" w14:textId="77777777" w:rsidR="00103F3A" w:rsidRDefault="00103F3A" w:rsidP="00162794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</w:p>
    <w:p w14:paraId="2DE19BC8" w14:textId="1F3F7AF9" w:rsidR="006E6210" w:rsidRDefault="00BE4473" w:rsidP="00162794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sz w:val="24"/>
          <w:szCs w:val="24"/>
          <w:lang w:val="en-US" w:eastAsia="zh-CN"/>
        </w:rPr>
        <w:t>Based on the accidents, we can make the following observations.</w:t>
      </w:r>
    </w:p>
    <w:p w14:paraId="5BDFD70D" w14:textId="6C34190C" w:rsidR="00C36DB9" w:rsidRDefault="007B5AEA" w:rsidP="00162794">
      <w:pPr>
        <w:pStyle w:val="CRCoverPage"/>
        <w:rPr>
          <w:rFonts w:ascii="Times New Roman" w:hAnsi="Times New Roman"/>
          <w:b/>
          <w:sz w:val="24"/>
          <w:szCs w:val="24"/>
          <w:lang w:val="en-US" w:eastAsia="zh-CN"/>
        </w:rPr>
      </w:pPr>
      <w:r w:rsidRPr="00B047DC">
        <w:rPr>
          <w:rFonts w:ascii="Times New Roman" w:hAnsi="Times New Roman" w:hint="eastAsia"/>
          <w:b/>
          <w:sz w:val="24"/>
          <w:szCs w:val="24"/>
          <w:lang w:val="en-US" w:eastAsia="zh-CN"/>
        </w:rPr>
        <w:t xml:space="preserve">Observation 1: </w:t>
      </w:r>
      <w:r w:rsidR="005647BF">
        <w:rPr>
          <w:rFonts w:ascii="Times New Roman" w:hAnsi="Times New Roman"/>
          <w:b/>
          <w:sz w:val="24"/>
          <w:szCs w:val="24"/>
          <w:lang w:val="en-US" w:eastAsia="zh-CN"/>
        </w:rPr>
        <w:t>N</w:t>
      </w:r>
      <w:r w:rsidR="00D620A0" w:rsidRPr="00B047DC">
        <w:rPr>
          <w:rFonts w:ascii="Times New Roman" w:hAnsi="Times New Roman"/>
          <w:b/>
          <w:sz w:val="24"/>
          <w:szCs w:val="24"/>
          <w:lang w:val="en-US" w:eastAsia="zh-CN"/>
        </w:rPr>
        <w:t xml:space="preserve">etwork becomes bigger and more complex, </w:t>
      </w:r>
      <w:r w:rsidR="00C60591" w:rsidRPr="00B047DC">
        <w:rPr>
          <w:rFonts w:ascii="Times New Roman" w:hAnsi="Times New Roman"/>
          <w:b/>
          <w:sz w:val="24"/>
          <w:szCs w:val="24"/>
          <w:lang w:val="en-US" w:eastAsia="zh-CN"/>
        </w:rPr>
        <w:t xml:space="preserve">it </w:t>
      </w:r>
      <w:r w:rsidR="00484886">
        <w:rPr>
          <w:rFonts w:ascii="Times New Roman" w:hAnsi="Times New Roman"/>
          <w:b/>
          <w:sz w:val="24"/>
          <w:szCs w:val="24"/>
          <w:lang w:val="en-US" w:eastAsia="zh-CN"/>
        </w:rPr>
        <w:t>seems</w:t>
      </w:r>
      <w:r w:rsidR="00C60591" w:rsidRPr="00B047DC">
        <w:rPr>
          <w:rFonts w:ascii="Times New Roman" w:hAnsi="Times New Roman"/>
          <w:b/>
          <w:sz w:val="24"/>
          <w:szCs w:val="24"/>
          <w:lang w:val="en-US" w:eastAsia="zh-CN"/>
        </w:rPr>
        <w:t xml:space="preserve"> easier to trigger a serious communication accident</w:t>
      </w:r>
      <w:r w:rsidR="00B047DC" w:rsidRPr="00B047DC">
        <w:rPr>
          <w:rFonts w:ascii="Times New Roman" w:hAnsi="Times New Roman"/>
          <w:b/>
          <w:sz w:val="24"/>
          <w:szCs w:val="24"/>
          <w:lang w:val="en-US" w:eastAsia="zh-CN"/>
        </w:rPr>
        <w:t>.</w:t>
      </w:r>
      <w:r w:rsidR="00C60591" w:rsidRPr="00B047DC">
        <w:rPr>
          <w:rFonts w:ascii="Times New Roman" w:hAnsi="Times New Roman"/>
          <w:b/>
          <w:sz w:val="24"/>
          <w:szCs w:val="24"/>
          <w:lang w:val="en-US" w:eastAsia="zh-CN"/>
        </w:rPr>
        <w:t xml:space="preserve"> </w:t>
      </w:r>
      <w:r w:rsidR="00484886">
        <w:rPr>
          <w:rFonts w:ascii="Times New Roman" w:hAnsi="Times New Roman"/>
          <w:b/>
          <w:sz w:val="24"/>
          <w:szCs w:val="24"/>
          <w:lang w:val="en-US" w:eastAsia="zh-CN"/>
        </w:rPr>
        <w:t xml:space="preserve">In the past few years, several </w:t>
      </w:r>
      <w:r w:rsidR="00484886" w:rsidRPr="00484886">
        <w:rPr>
          <w:rFonts w:ascii="Times New Roman" w:hAnsi="Times New Roman"/>
          <w:b/>
          <w:sz w:val="24"/>
          <w:szCs w:val="24"/>
          <w:lang w:val="en-US" w:eastAsia="zh-CN"/>
        </w:rPr>
        <w:t>influential</w:t>
      </w:r>
      <w:r w:rsidR="00484886">
        <w:rPr>
          <w:rFonts w:ascii="Times New Roman" w:hAnsi="Times New Roman"/>
          <w:b/>
          <w:sz w:val="24"/>
          <w:szCs w:val="24"/>
          <w:lang w:val="en-US" w:eastAsia="zh-CN"/>
        </w:rPr>
        <w:t xml:space="preserve"> accidents happened every year.</w:t>
      </w:r>
    </w:p>
    <w:p w14:paraId="51690CE8" w14:textId="050CB82C" w:rsidR="00912AD1" w:rsidRPr="00B047DC" w:rsidRDefault="00C36DB9" w:rsidP="00D620A0">
      <w:pPr>
        <w:pStyle w:val="CRCoverPage"/>
        <w:ind w:left="120" w:hangingChars="50" w:hanging="120"/>
        <w:rPr>
          <w:rFonts w:ascii="Times New Roman" w:hAnsi="Times New Roman"/>
          <w:b/>
          <w:sz w:val="24"/>
          <w:szCs w:val="24"/>
          <w:lang w:val="en-US" w:eastAsia="zh-CN"/>
        </w:rPr>
      </w:pPr>
      <w:r w:rsidRPr="00B047DC">
        <w:rPr>
          <w:rFonts w:ascii="Times New Roman" w:hAnsi="Times New Roman" w:hint="eastAsia"/>
          <w:b/>
          <w:sz w:val="24"/>
          <w:szCs w:val="24"/>
          <w:lang w:val="en-US" w:eastAsia="zh-CN"/>
        </w:rPr>
        <w:t xml:space="preserve">Observation </w:t>
      </w:r>
      <w:r>
        <w:rPr>
          <w:rFonts w:ascii="Times New Roman" w:hAnsi="Times New Roman"/>
          <w:b/>
          <w:sz w:val="24"/>
          <w:szCs w:val="24"/>
          <w:lang w:val="en-US" w:eastAsia="zh-CN"/>
        </w:rPr>
        <w:t>2</w:t>
      </w:r>
      <w:r w:rsidRPr="00B047DC">
        <w:rPr>
          <w:rFonts w:ascii="Times New Roman" w:hAnsi="Times New Roman" w:hint="eastAsia"/>
          <w:b/>
          <w:sz w:val="24"/>
          <w:szCs w:val="24"/>
          <w:lang w:val="en-US" w:eastAsia="zh-CN"/>
        </w:rPr>
        <w:t>:</w:t>
      </w:r>
      <w:r>
        <w:rPr>
          <w:rFonts w:ascii="Times New Roman" w:hAnsi="Times New Roman"/>
          <w:b/>
          <w:sz w:val="24"/>
          <w:szCs w:val="24"/>
          <w:lang w:val="en-US" w:eastAsia="zh-CN"/>
        </w:rPr>
        <w:t xml:space="preserve"> </w:t>
      </w:r>
      <w:r w:rsidR="00484886" w:rsidRPr="00484886">
        <w:rPr>
          <w:rFonts w:ascii="Times New Roman" w:hAnsi="Times New Roman"/>
          <w:b/>
          <w:sz w:val="24"/>
          <w:szCs w:val="24"/>
          <w:lang w:val="en-US" w:eastAsia="zh-CN"/>
        </w:rPr>
        <w:t>In the recent accident</w:t>
      </w:r>
      <w:r w:rsidR="00484886">
        <w:rPr>
          <w:rFonts w:ascii="Times New Roman" w:hAnsi="Times New Roman"/>
          <w:b/>
          <w:sz w:val="24"/>
          <w:szCs w:val="24"/>
          <w:lang w:val="en-US" w:eastAsia="zh-CN"/>
        </w:rPr>
        <w:t>s, m</w:t>
      </w:r>
      <w:r w:rsidR="0094687E">
        <w:rPr>
          <w:rFonts w:ascii="Times New Roman" w:hAnsi="Times New Roman"/>
          <w:b/>
          <w:sz w:val="24"/>
          <w:szCs w:val="24"/>
          <w:lang w:val="en-US" w:eastAsia="zh-CN"/>
        </w:rPr>
        <w:t>any</w:t>
      </w:r>
      <w:r w:rsidR="00B047DC">
        <w:rPr>
          <w:rFonts w:ascii="Times New Roman" w:hAnsi="Times New Roman"/>
          <w:b/>
          <w:sz w:val="24"/>
          <w:szCs w:val="24"/>
          <w:lang w:val="en-US" w:eastAsia="zh-CN"/>
        </w:rPr>
        <w:t xml:space="preserve"> are not caused by </w:t>
      </w:r>
      <w:r w:rsidR="00B047DC" w:rsidRPr="00B047DC">
        <w:rPr>
          <w:rFonts w:ascii="Times New Roman" w:hAnsi="Times New Roman"/>
          <w:b/>
          <w:sz w:val="24"/>
          <w:szCs w:val="24"/>
          <w:lang w:val="en-US" w:eastAsia="zh-CN"/>
        </w:rPr>
        <w:t>equipment failure</w:t>
      </w:r>
      <w:r w:rsidR="00EA0CBF">
        <w:rPr>
          <w:rFonts w:ascii="Times New Roman" w:hAnsi="Times New Roman"/>
          <w:b/>
          <w:sz w:val="24"/>
          <w:szCs w:val="24"/>
          <w:lang w:val="en-US" w:eastAsia="zh-CN"/>
        </w:rPr>
        <w:t xml:space="preserve"> directly, but </w:t>
      </w:r>
      <w:r w:rsidR="00484886">
        <w:rPr>
          <w:rFonts w:ascii="Times New Roman" w:hAnsi="Times New Roman"/>
          <w:b/>
          <w:sz w:val="24"/>
          <w:szCs w:val="24"/>
          <w:lang w:val="en-US" w:eastAsia="zh-CN"/>
        </w:rPr>
        <w:t>induc</w:t>
      </w:r>
      <w:r w:rsidR="00EA0CBF">
        <w:rPr>
          <w:rFonts w:ascii="Times New Roman" w:hAnsi="Times New Roman"/>
          <w:b/>
          <w:sz w:val="24"/>
          <w:szCs w:val="24"/>
          <w:lang w:val="en-US" w:eastAsia="zh-CN"/>
        </w:rPr>
        <w:t>ed by other aspects like</w:t>
      </w:r>
      <w:r w:rsidR="00B047DC">
        <w:rPr>
          <w:rFonts w:ascii="Times New Roman" w:hAnsi="Times New Roman"/>
          <w:b/>
          <w:sz w:val="24"/>
          <w:szCs w:val="24"/>
          <w:lang w:val="en-US" w:eastAsia="zh-CN"/>
        </w:rPr>
        <w:t xml:space="preserve"> i</w:t>
      </w:r>
      <w:r w:rsidR="00C60591" w:rsidRPr="00B047DC">
        <w:rPr>
          <w:rFonts w:ascii="Times New Roman" w:hAnsi="Times New Roman"/>
          <w:b/>
          <w:sz w:val="24"/>
          <w:szCs w:val="24"/>
          <w:lang w:val="en-US" w:eastAsia="zh-CN"/>
        </w:rPr>
        <w:t xml:space="preserve">ncorrect </w:t>
      </w:r>
      <w:r w:rsidR="00D620A0" w:rsidRPr="00B047DC">
        <w:rPr>
          <w:rFonts w:ascii="Times New Roman" w:hAnsi="Times New Roman"/>
          <w:b/>
          <w:sz w:val="24"/>
          <w:szCs w:val="24"/>
          <w:lang w:val="en-US" w:eastAsia="zh-CN"/>
        </w:rPr>
        <w:t>operation</w:t>
      </w:r>
      <w:r w:rsidR="00B047DC">
        <w:rPr>
          <w:rFonts w:ascii="Times New Roman" w:hAnsi="Times New Roman"/>
          <w:b/>
          <w:sz w:val="24"/>
          <w:szCs w:val="24"/>
          <w:lang w:val="en-US" w:eastAsia="zh-CN"/>
        </w:rPr>
        <w:t xml:space="preserve">, </w:t>
      </w:r>
      <w:r w:rsidR="00EA0CBF">
        <w:rPr>
          <w:rFonts w:ascii="Times New Roman" w:hAnsi="Times New Roman"/>
          <w:b/>
          <w:sz w:val="24"/>
          <w:szCs w:val="24"/>
          <w:lang w:val="en-US" w:eastAsia="zh-CN"/>
        </w:rPr>
        <w:t>fire</w:t>
      </w:r>
      <w:r w:rsidR="006E6210">
        <w:rPr>
          <w:rFonts w:ascii="Times New Roman" w:hAnsi="Times New Roman"/>
          <w:b/>
          <w:sz w:val="24"/>
          <w:szCs w:val="24"/>
          <w:lang w:val="en-US" w:eastAsia="zh-CN"/>
        </w:rPr>
        <w:t xml:space="preserve">, </w:t>
      </w:r>
      <w:r w:rsidR="00364E3F">
        <w:rPr>
          <w:rFonts w:ascii="Times New Roman" w:hAnsi="Times New Roman"/>
          <w:b/>
          <w:sz w:val="24"/>
          <w:szCs w:val="24"/>
          <w:lang w:val="en-US" w:eastAsia="zh-CN"/>
        </w:rPr>
        <w:t>cyber-</w:t>
      </w:r>
      <w:r w:rsidR="006E6210">
        <w:rPr>
          <w:rFonts w:ascii="Times New Roman" w:hAnsi="Times New Roman"/>
          <w:b/>
          <w:sz w:val="24"/>
          <w:szCs w:val="24"/>
          <w:lang w:val="en-US" w:eastAsia="zh-CN"/>
        </w:rPr>
        <w:t>attack</w:t>
      </w:r>
      <w:r w:rsidR="00EA0CBF">
        <w:rPr>
          <w:rFonts w:ascii="Times New Roman" w:hAnsi="Times New Roman"/>
          <w:b/>
          <w:sz w:val="24"/>
          <w:szCs w:val="24"/>
          <w:lang w:val="en-US" w:eastAsia="zh-CN"/>
        </w:rPr>
        <w:t xml:space="preserve"> and so on.</w:t>
      </w:r>
    </w:p>
    <w:p w14:paraId="200A6786" w14:textId="7D64D497" w:rsidR="007B5AEA" w:rsidRPr="002370AA" w:rsidRDefault="00EA0CBF" w:rsidP="001B3669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  <w:r w:rsidRPr="00B047DC">
        <w:rPr>
          <w:rFonts w:ascii="Times New Roman" w:hAnsi="Times New Roman" w:hint="eastAsia"/>
          <w:b/>
          <w:sz w:val="24"/>
          <w:szCs w:val="24"/>
          <w:lang w:val="en-US" w:eastAsia="zh-CN"/>
        </w:rPr>
        <w:t xml:space="preserve">Observation </w:t>
      </w:r>
      <w:r w:rsidR="00C36DB9">
        <w:rPr>
          <w:rFonts w:ascii="Times New Roman" w:hAnsi="Times New Roman"/>
          <w:b/>
          <w:sz w:val="24"/>
          <w:szCs w:val="24"/>
          <w:lang w:val="en-US" w:eastAsia="zh-CN"/>
        </w:rPr>
        <w:t>3</w:t>
      </w:r>
      <w:r w:rsidRPr="00B047DC">
        <w:rPr>
          <w:rFonts w:ascii="Times New Roman" w:hAnsi="Times New Roman" w:hint="eastAsia"/>
          <w:b/>
          <w:sz w:val="24"/>
          <w:szCs w:val="24"/>
          <w:lang w:val="en-US" w:eastAsia="zh-CN"/>
        </w:rPr>
        <w:t>:</w:t>
      </w:r>
      <w:r>
        <w:rPr>
          <w:rFonts w:ascii="Times New Roman" w:hAnsi="Times New Roman"/>
          <w:b/>
          <w:sz w:val="24"/>
          <w:szCs w:val="24"/>
          <w:lang w:val="en-US" w:eastAsia="zh-CN"/>
        </w:rPr>
        <w:t xml:space="preserve"> </w:t>
      </w:r>
      <w:r w:rsidR="00C3659C">
        <w:rPr>
          <w:rFonts w:ascii="Times New Roman" w:hAnsi="Times New Roman"/>
          <w:b/>
          <w:sz w:val="24"/>
          <w:szCs w:val="24"/>
          <w:lang w:val="en-US" w:eastAsia="zh-CN"/>
        </w:rPr>
        <w:t xml:space="preserve">The network </w:t>
      </w:r>
      <w:r w:rsidR="00136D07">
        <w:rPr>
          <w:rFonts w:ascii="Times New Roman" w:hAnsi="Times New Roman"/>
          <w:b/>
          <w:sz w:val="24"/>
          <w:szCs w:val="24"/>
          <w:lang w:val="en-US" w:eastAsia="zh-CN"/>
        </w:rPr>
        <w:t>function</w:t>
      </w:r>
      <w:r w:rsidR="00C3659C">
        <w:rPr>
          <w:rFonts w:ascii="Times New Roman" w:hAnsi="Times New Roman"/>
          <w:b/>
          <w:sz w:val="24"/>
          <w:szCs w:val="24"/>
          <w:lang w:val="en-US" w:eastAsia="zh-CN"/>
        </w:rPr>
        <w:t>s with database are likely to become the network bottle</w:t>
      </w:r>
      <w:r w:rsidR="00A408DA">
        <w:rPr>
          <w:rFonts w:ascii="Times New Roman" w:hAnsi="Times New Roman"/>
          <w:b/>
          <w:sz w:val="24"/>
          <w:szCs w:val="24"/>
          <w:lang w:val="en-US" w:eastAsia="zh-CN"/>
        </w:rPr>
        <w:t>neck</w:t>
      </w:r>
      <w:r>
        <w:rPr>
          <w:rFonts w:ascii="Times New Roman" w:hAnsi="Times New Roman"/>
          <w:b/>
          <w:sz w:val="24"/>
          <w:szCs w:val="24"/>
          <w:lang w:val="en-US" w:eastAsia="zh-CN"/>
        </w:rPr>
        <w:t xml:space="preserve"> </w:t>
      </w:r>
      <w:r w:rsidR="0094687E">
        <w:rPr>
          <w:rFonts w:ascii="Times New Roman" w:hAnsi="Times New Roman"/>
          <w:b/>
          <w:sz w:val="24"/>
          <w:szCs w:val="24"/>
          <w:lang w:val="en-US" w:eastAsia="zh-CN"/>
        </w:rPr>
        <w:t>during</w:t>
      </w:r>
      <w:r w:rsidR="005647BF">
        <w:rPr>
          <w:rFonts w:ascii="Times New Roman" w:hAnsi="Times New Roman"/>
          <w:b/>
          <w:sz w:val="24"/>
          <w:szCs w:val="24"/>
          <w:lang w:val="en-US" w:eastAsia="zh-CN"/>
        </w:rPr>
        <w:t xml:space="preserve"> signal storm.</w:t>
      </w:r>
    </w:p>
    <w:p w14:paraId="32E1B7E4" w14:textId="203CA150" w:rsidR="00C36DB9" w:rsidRPr="00C67530" w:rsidRDefault="00C36DB9" w:rsidP="00C67530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sz w:val="24"/>
          <w:szCs w:val="24"/>
          <w:lang w:val="en-US" w:eastAsia="zh-CN"/>
        </w:rPr>
        <w:t>Based the observation</w:t>
      </w:r>
      <w:r>
        <w:rPr>
          <w:rFonts w:ascii="Times New Roman" w:hAnsi="Times New Roman"/>
          <w:sz w:val="24"/>
          <w:szCs w:val="24"/>
          <w:lang w:val="en-US" w:eastAsia="zh-CN"/>
        </w:rPr>
        <w:t>s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 xml:space="preserve">, </w:t>
      </w:r>
      <w:r>
        <w:rPr>
          <w:rFonts w:ascii="Times New Roman" w:hAnsi="Times New Roman"/>
          <w:sz w:val="24"/>
          <w:szCs w:val="24"/>
          <w:lang w:val="en-US" w:eastAsia="zh-CN"/>
        </w:rPr>
        <w:t xml:space="preserve">it is recommended to </w:t>
      </w:r>
      <w:r w:rsidR="00C67530">
        <w:rPr>
          <w:rFonts w:ascii="Times New Roman" w:hAnsi="Times New Roman"/>
          <w:sz w:val="24"/>
          <w:szCs w:val="24"/>
          <w:lang w:val="en-US" w:eastAsia="zh-CN"/>
        </w:rPr>
        <w:t>enhance the existing IMS r</w:t>
      </w:r>
      <w:r w:rsidR="00C67530" w:rsidRPr="00C67530">
        <w:rPr>
          <w:rFonts w:ascii="Times New Roman" w:hAnsi="Times New Roman"/>
          <w:sz w:val="24"/>
          <w:szCs w:val="24"/>
          <w:lang w:val="en-US" w:eastAsia="zh-CN"/>
        </w:rPr>
        <w:t>estoration</w:t>
      </w:r>
      <w:r w:rsidR="00C67530">
        <w:rPr>
          <w:rFonts w:ascii="Times New Roman" w:hAnsi="Times New Roman"/>
          <w:sz w:val="24"/>
          <w:szCs w:val="24"/>
          <w:lang w:val="en-US" w:eastAsia="zh-CN"/>
        </w:rPr>
        <w:t xml:space="preserve"> scheme, especially </w:t>
      </w:r>
      <w:r w:rsidR="00157EAA">
        <w:rPr>
          <w:rFonts w:ascii="Times New Roman" w:hAnsi="Times New Roman"/>
          <w:sz w:val="24"/>
          <w:szCs w:val="24"/>
          <w:lang w:val="en-US" w:eastAsia="zh-CN"/>
        </w:rPr>
        <w:t>to help</w:t>
      </w:r>
      <w:r w:rsidR="00C6753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A37614">
        <w:rPr>
          <w:rFonts w:ascii="Times New Roman" w:hAnsi="Times New Roman"/>
          <w:sz w:val="24"/>
          <w:szCs w:val="24"/>
          <w:lang w:val="en-US" w:eastAsia="zh-CN"/>
        </w:rPr>
        <w:t xml:space="preserve">the network </w:t>
      </w:r>
      <w:r w:rsidR="00610A36">
        <w:rPr>
          <w:rFonts w:ascii="Times New Roman" w:hAnsi="Times New Roman"/>
          <w:sz w:val="24"/>
          <w:szCs w:val="24"/>
          <w:lang w:val="en-US" w:eastAsia="zh-CN"/>
        </w:rPr>
        <w:t>function</w:t>
      </w:r>
      <w:r w:rsidR="00A37614">
        <w:rPr>
          <w:rFonts w:ascii="Times New Roman" w:hAnsi="Times New Roman"/>
          <w:sz w:val="24"/>
          <w:szCs w:val="24"/>
          <w:lang w:val="en-US" w:eastAsia="zh-CN"/>
        </w:rPr>
        <w:t>s with database</w:t>
      </w:r>
      <w:r w:rsidR="00157EAA" w:rsidRPr="00157EAA">
        <w:t xml:space="preserve"> </w:t>
      </w:r>
      <w:r w:rsidR="00157EAA">
        <w:rPr>
          <w:rFonts w:ascii="Times New Roman" w:hAnsi="Times New Roman"/>
          <w:sz w:val="24"/>
          <w:szCs w:val="24"/>
          <w:lang w:val="en-US" w:eastAsia="zh-CN"/>
        </w:rPr>
        <w:t>r</w:t>
      </w:r>
      <w:r w:rsidR="00157EAA" w:rsidRPr="00157EAA">
        <w:rPr>
          <w:rFonts w:ascii="Times New Roman" w:hAnsi="Times New Roman"/>
          <w:sz w:val="24"/>
          <w:szCs w:val="24"/>
          <w:lang w:val="en-US" w:eastAsia="zh-CN"/>
        </w:rPr>
        <w:t>esist signaling storms</w:t>
      </w:r>
      <w:r w:rsidR="00C67530">
        <w:rPr>
          <w:rFonts w:ascii="Times New Roman" w:hAnsi="Times New Roman"/>
          <w:sz w:val="24"/>
          <w:szCs w:val="24"/>
          <w:lang w:val="en-US" w:eastAsia="zh-CN"/>
        </w:rPr>
        <w:t>.</w:t>
      </w:r>
    </w:p>
    <w:p w14:paraId="34F95E33" w14:textId="591F080C" w:rsidR="00F6273A" w:rsidRDefault="00F6273A" w:rsidP="001B3669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  <w:r w:rsidRPr="00F6273A">
        <w:rPr>
          <w:rFonts w:ascii="Times New Roman" w:hAnsi="Times New Roman"/>
          <w:sz w:val="24"/>
          <w:szCs w:val="24"/>
          <w:lang w:val="en-US" w:eastAsia="zh-CN"/>
        </w:rPr>
        <w:t xml:space="preserve">3GPP TS 23.380 </w:t>
      </w:r>
      <w:r w:rsidR="0094687E">
        <w:rPr>
          <w:rFonts w:ascii="Times New Roman" w:hAnsi="Times New Roman"/>
          <w:sz w:val="24"/>
          <w:szCs w:val="24"/>
          <w:lang w:val="en-US" w:eastAsia="zh-CN"/>
        </w:rPr>
        <w:t xml:space="preserve">have </w:t>
      </w:r>
      <w:r w:rsidRPr="00F6273A">
        <w:rPr>
          <w:rFonts w:ascii="Times New Roman" w:hAnsi="Times New Roman"/>
          <w:sz w:val="24"/>
          <w:szCs w:val="24"/>
          <w:lang w:val="en-US" w:eastAsia="zh-CN"/>
        </w:rPr>
        <w:t>specifie</w:t>
      </w:r>
      <w:r w:rsidR="0094687E">
        <w:rPr>
          <w:rFonts w:ascii="Times New Roman" w:hAnsi="Times New Roman"/>
          <w:sz w:val="24"/>
          <w:szCs w:val="24"/>
          <w:lang w:val="en-US" w:eastAsia="zh-CN"/>
        </w:rPr>
        <w:t>d</w:t>
      </w:r>
      <w:r w:rsidRPr="00F6273A">
        <w:rPr>
          <w:rFonts w:ascii="Times New Roman" w:hAnsi="Times New Roman"/>
          <w:sz w:val="24"/>
          <w:szCs w:val="24"/>
          <w:lang w:val="en-US" w:eastAsia="zh-CN"/>
        </w:rPr>
        <w:t xml:space="preserve"> the procedures required in IMS to handle a S-CSCF or a P-CSCF service interruption scenario with minimum impact to the service to the end user.</w:t>
      </w:r>
      <w:r w:rsidR="0094687E">
        <w:rPr>
          <w:rFonts w:ascii="Times New Roman" w:hAnsi="Times New Roman"/>
          <w:sz w:val="24"/>
          <w:szCs w:val="24"/>
          <w:lang w:val="en-US" w:eastAsia="zh-CN"/>
        </w:rPr>
        <w:t xml:space="preserve"> But</w:t>
      </w:r>
      <w:r w:rsidRPr="00F6273A">
        <w:rPr>
          <w:rFonts w:ascii="Times New Roman" w:hAnsi="Times New Roman"/>
          <w:sz w:val="24"/>
          <w:szCs w:val="24"/>
          <w:lang w:val="en-US" w:eastAsia="zh-CN"/>
        </w:rPr>
        <w:t xml:space="preserve"> IMS </w:t>
      </w:r>
      <w:r w:rsidRPr="00F6273A">
        <w:rPr>
          <w:rFonts w:ascii="Times New Roman" w:hAnsi="Times New Roman"/>
          <w:sz w:val="24"/>
          <w:szCs w:val="24"/>
          <w:lang w:val="en-US" w:eastAsia="zh-CN"/>
        </w:rPr>
        <w:lastRenderedPageBreak/>
        <w:t>Restoration Procedures covering service interruption of other network elements are not defined in this specification.</w:t>
      </w:r>
    </w:p>
    <w:p w14:paraId="03B344DF" w14:textId="77777777" w:rsidR="00BE4473" w:rsidRDefault="00BE4473" w:rsidP="006B5617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</w:p>
    <w:p w14:paraId="6A372CD5" w14:textId="7502B3A9" w:rsidR="00BE4473" w:rsidRDefault="00BE4473" w:rsidP="006B5617">
      <w:pPr>
        <w:pStyle w:val="CRCoverPage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sz w:val="24"/>
          <w:szCs w:val="24"/>
          <w:lang w:val="en-US" w:eastAsia="zh-CN"/>
        </w:rPr>
        <w:t>In this instan</w:t>
      </w:r>
      <w:r>
        <w:rPr>
          <w:rFonts w:ascii="Times New Roman" w:hAnsi="Times New Roman"/>
          <w:sz w:val="24"/>
          <w:szCs w:val="24"/>
          <w:lang w:val="en-US" w:eastAsia="zh-CN"/>
        </w:rPr>
        <w:t>ce, we can propose the following suggestions.</w:t>
      </w:r>
    </w:p>
    <w:p w14:paraId="32D9DD86" w14:textId="02B9A645" w:rsidR="002217ED" w:rsidRPr="0098776F" w:rsidRDefault="0094687E" w:rsidP="00835855">
      <w:pPr>
        <w:pStyle w:val="CRCoverPage"/>
        <w:rPr>
          <w:rFonts w:ascii="Times New Roman" w:hAnsi="Times New Roman"/>
          <w:b/>
          <w:sz w:val="24"/>
          <w:szCs w:val="24"/>
          <w:lang w:val="en-US" w:eastAsia="zh-CN"/>
        </w:rPr>
      </w:pPr>
      <w:r w:rsidRPr="0098776F">
        <w:rPr>
          <w:rFonts w:ascii="Times New Roman" w:hAnsi="Times New Roman" w:hint="eastAsia"/>
          <w:b/>
          <w:sz w:val="24"/>
          <w:szCs w:val="24"/>
          <w:lang w:val="en-US" w:eastAsia="zh-CN"/>
        </w:rPr>
        <w:t>Suggestion</w:t>
      </w:r>
      <w:r w:rsidR="00CB47ED" w:rsidRPr="0098776F">
        <w:rPr>
          <w:rFonts w:ascii="Times New Roman" w:hAnsi="Times New Roman"/>
          <w:b/>
          <w:sz w:val="24"/>
          <w:szCs w:val="24"/>
          <w:lang w:val="en-US" w:eastAsia="zh-CN"/>
        </w:rPr>
        <w:t xml:space="preserve"> 1</w:t>
      </w:r>
      <w:r w:rsidRPr="0098776F">
        <w:rPr>
          <w:rFonts w:ascii="Times New Roman" w:hAnsi="Times New Roman" w:hint="eastAsia"/>
          <w:b/>
          <w:sz w:val="24"/>
          <w:szCs w:val="24"/>
          <w:lang w:val="en-US" w:eastAsia="zh-CN"/>
        </w:rPr>
        <w:t xml:space="preserve">: </w:t>
      </w:r>
      <w:r w:rsidR="00835855" w:rsidRPr="0098776F">
        <w:rPr>
          <w:rFonts w:ascii="Times New Roman" w:hAnsi="Times New Roman"/>
          <w:b/>
          <w:sz w:val="24"/>
          <w:szCs w:val="24"/>
          <w:lang w:val="en-US" w:eastAsia="zh-CN"/>
        </w:rPr>
        <w:t>3GPP CT4 start a new Study Item on IMS Restoration Enhancement,</w:t>
      </w:r>
      <w:r w:rsidR="002217ED" w:rsidRPr="0098776F">
        <w:rPr>
          <w:rFonts w:ascii="Times New Roman" w:hAnsi="Times New Roman"/>
          <w:b/>
          <w:sz w:val="24"/>
          <w:szCs w:val="24"/>
          <w:lang w:val="en-US" w:eastAsia="zh-CN"/>
        </w:rPr>
        <w:t xml:space="preserve"> with the following tasks:</w:t>
      </w:r>
    </w:p>
    <w:p w14:paraId="026BF1F1" w14:textId="2262233D" w:rsidR="002217ED" w:rsidRPr="0098776F" w:rsidRDefault="002217ED" w:rsidP="002217ED">
      <w:pPr>
        <w:pStyle w:val="CRCoverPage"/>
        <w:numPr>
          <w:ilvl w:val="0"/>
          <w:numId w:val="3"/>
        </w:numPr>
        <w:rPr>
          <w:rFonts w:ascii="Times New Roman" w:hAnsi="Times New Roman"/>
          <w:b/>
          <w:sz w:val="24"/>
          <w:szCs w:val="24"/>
          <w:lang w:val="en-US" w:eastAsia="zh-CN"/>
        </w:rPr>
      </w:pPr>
      <w:r w:rsidRPr="0098776F">
        <w:rPr>
          <w:rFonts w:ascii="Times New Roman" w:hAnsi="Times New Roman"/>
          <w:b/>
          <w:sz w:val="24"/>
          <w:szCs w:val="24"/>
          <w:lang w:val="en-US" w:eastAsia="zh-CN"/>
        </w:rPr>
        <w:t>S</w:t>
      </w:r>
      <w:r w:rsidR="00835855" w:rsidRPr="0098776F">
        <w:rPr>
          <w:rFonts w:ascii="Times New Roman" w:hAnsi="Times New Roman"/>
          <w:b/>
          <w:sz w:val="24"/>
          <w:szCs w:val="24"/>
          <w:lang w:val="en-US" w:eastAsia="zh-CN"/>
        </w:rPr>
        <w:t>urvey the causes of typical IMS-related/IMS-affected communication accidents</w:t>
      </w:r>
      <w:r w:rsidRPr="0098776F">
        <w:rPr>
          <w:rFonts w:ascii="Times New Roman" w:hAnsi="Times New Roman"/>
          <w:b/>
          <w:sz w:val="24"/>
          <w:szCs w:val="24"/>
          <w:lang w:val="en-US" w:eastAsia="zh-CN"/>
        </w:rPr>
        <w:t>;</w:t>
      </w:r>
      <w:r w:rsidR="00835855" w:rsidRPr="0098776F">
        <w:rPr>
          <w:rFonts w:ascii="Times New Roman" w:hAnsi="Times New Roman"/>
          <w:b/>
          <w:sz w:val="24"/>
          <w:szCs w:val="24"/>
          <w:lang w:val="en-US" w:eastAsia="zh-CN"/>
        </w:rPr>
        <w:t xml:space="preserve"> </w:t>
      </w:r>
    </w:p>
    <w:p w14:paraId="2947201C" w14:textId="598A8887" w:rsidR="002217ED" w:rsidRPr="0098776F" w:rsidRDefault="002217ED" w:rsidP="002217ED">
      <w:pPr>
        <w:pStyle w:val="CRCoverPage"/>
        <w:numPr>
          <w:ilvl w:val="0"/>
          <w:numId w:val="3"/>
        </w:numPr>
        <w:rPr>
          <w:rFonts w:ascii="Times New Roman" w:hAnsi="Times New Roman"/>
          <w:b/>
          <w:sz w:val="24"/>
          <w:szCs w:val="24"/>
          <w:lang w:val="en-US" w:eastAsia="zh-CN"/>
        </w:rPr>
      </w:pPr>
      <w:r w:rsidRPr="0098776F">
        <w:rPr>
          <w:rFonts w:ascii="Times New Roman" w:hAnsi="Times New Roman"/>
          <w:b/>
          <w:sz w:val="24"/>
          <w:szCs w:val="24"/>
          <w:lang w:val="en-US" w:eastAsia="zh-CN"/>
        </w:rPr>
        <w:t>C</w:t>
      </w:r>
      <w:r w:rsidR="00750D8B" w:rsidRPr="0098776F">
        <w:rPr>
          <w:rFonts w:ascii="Times New Roman" w:hAnsi="Times New Roman"/>
          <w:b/>
          <w:sz w:val="24"/>
          <w:szCs w:val="24"/>
          <w:lang w:val="en-US" w:eastAsia="zh-CN"/>
        </w:rPr>
        <w:t>reate</w:t>
      </w:r>
      <w:r w:rsidR="003E0856" w:rsidRPr="0098776F">
        <w:rPr>
          <w:rFonts w:ascii="Times New Roman" w:hAnsi="Times New Roman"/>
          <w:b/>
          <w:sz w:val="24"/>
          <w:szCs w:val="24"/>
          <w:lang w:val="en-US" w:eastAsia="zh-CN"/>
        </w:rPr>
        <w:t>/enhance</w:t>
      </w:r>
      <w:r w:rsidR="00750D8B" w:rsidRPr="0098776F">
        <w:rPr>
          <w:rFonts w:ascii="Times New Roman" w:hAnsi="Times New Roman"/>
          <w:b/>
          <w:sz w:val="24"/>
          <w:szCs w:val="24"/>
          <w:lang w:val="en-US" w:eastAsia="zh-CN"/>
        </w:rPr>
        <w:t xml:space="preserve"> corresponding </w:t>
      </w:r>
      <w:r w:rsidR="00AF38FA">
        <w:rPr>
          <w:rFonts w:ascii="Times New Roman" w:hAnsi="Times New Roman"/>
          <w:b/>
          <w:sz w:val="24"/>
          <w:szCs w:val="24"/>
          <w:lang w:val="en-US" w:eastAsia="zh-CN"/>
        </w:rPr>
        <w:t>network disaster-</w:t>
      </w:r>
      <w:r w:rsidR="00835855" w:rsidRPr="0098776F">
        <w:rPr>
          <w:rFonts w:ascii="Times New Roman" w:hAnsi="Times New Roman"/>
          <w:b/>
          <w:sz w:val="24"/>
          <w:szCs w:val="24"/>
          <w:lang w:val="en-US" w:eastAsia="zh-CN"/>
        </w:rPr>
        <w:t>prevention</w:t>
      </w:r>
      <w:r w:rsidR="00750D8B" w:rsidRPr="0098776F">
        <w:rPr>
          <w:rFonts w:ascii="Times New Roman" w:hAnsi="Times New Roman"/>
          <w:b/>
          <w:sz w:val="24"/>
          <w:szCs w:val="24"/>
          <w:lang w:val="en-US" w:eastAsia="zh-CN"/>
        </w:rPr>
        <w:t xml:space="preserve"> mechanism</w:t>
      </w:r>
      <w:r w:rsidR="00835855" w:rsidRPr="0098776F">
        <w:rPr>
          <w:rFonts w:ascii="Times New Roman" w:hAnsi="Times New Roman"/>
          <w:b/>
          <w:sz w:val="24"/>
          <w:szCs w:val="24"/>
          <w:lang w:val="en-US" w:eastAsia="zh-CN"/>
        </w:rPr>
        <w:t>s</w:t>
      </w:r>
      <w:r w:rsidRPr="0098776F">
        <w:rPr>
          <w:rFonts w:ascii="Times New Roman" w:hAnsi="Times New Roman"/>
          <w:b/>
          <w:sz w:val="24"/>
          <w:szCs w:val="24"/>
          <w:lang w:val="en-US" w:eastAsia="zh-CN"/>
        </w:rPr>
        <w:t xml:space="preserve"> for cases in bullet 1;</w:t>
      </w:r>
    </w:p>
    <w:p w14:paraId="239A013B" w14:textId="76D5CA2A" w:rsidR="003E0856" w:rsidRPr="0098776F" w:rsidRDefault="002217ED" w:rsidP="002217ED">
      <w:pPr>
        <w:pStyle w:val="CRCoverPage"/>
        <w:numPr>
          <w:ilvl w:val="0"/>
          <w:numId w:val="3"/>
        </w:numPr>
        <w:rPr>
          <w:rFonts w:ascii="Times New Roman" w:hAnsi="Times New Roman"/>
          <w:b/>
          <w:sz w:val="24"/>
          <w:szCs w:val="24"/>
          <w:lang w:val="en-US" w:eastAsia="zh-CN"/>
        </w:rPr>
      </w:pPr>
      <w:r w:rsidRPr="0098776F">
        <w:rPr>
          <w:rFonts w:ascii="Times New Roman" w:hAnsi="Times New Roman"/>
          <w:b/>
          <w:sz w:val="24"/>
          <w:szCs w:val="24"/>
          <w:lang w:val="en-US" w:eastAsia="zh-CN"/>
        </w:rPr>
        <w:t>Create/enhance corresponding IMS recovery mechanisms for cases in bullet 1</w:t>
      </w:r>
      <w:r w:rsidR="00750D8B" w:rsidRPr="0098776F">
        <w:rPr>
          <w:rFonts w:ascii="Times New Roman" w:hAnsi="Times New Roman"/>
          <w:b/>
          <w:sz w:val="24"/>
          <w:szCs w:val="24"/>
          <w:lang w:val="en-US" w:eastAsia="zh-CN"/>
        </w:rPr>
        <w:t>.</w:t>
      </w:r>
      <w:r w:rsidR="0073315D" w:rsidRPr="0098776F">
        <w:rPr>
          <w:rFonts w:ascii="Times New Roman" w:hAnsi="Times New Roman"/>
          <w:b/>
          <w:sz w:val="24"/>
          <w:szCs w:val="24"/>
          <w:lang w:val="en-US" w:eastAsia="zh-CN"/>
        </w:rPr>
        <w:t xml:space="preserve"> </w:t>
      </w:r>
    </w:p>
    <w:p w14:paraId="157E203C" w14:textId="610BECA5" w:rsidR="006B5617" w:rsidRPr="0098776F" w:rsidRDefault="003E0856" w:rsidP="006B5617">
      <w:pPr>
        <w:pStyle w:val="CRCoverPage"/>
        <w:rPr>
          <w:rFonts w:ascii="Times New Roman" w:hAnsi="Times New Roman"/>
          <w:b/>
          <w:sz w:val="24"/>
          <w:szCs w:val="24"/>
          <w:lang w:val="en-US" w:eastAsia="zh-CN"/>
        </w:rPr>
      </w:pPr>
      <w:r w:rsidRPr="0098776F">
        <w:rPr>
          <w:rFonts w:ascii="Times New Roman" w:hAnsi="Times New Roman" w:hint="eastAsia"/>
          <w:b/>
          <w:sz w:val="24"/>
          <w:szCs w:val="24"/>
          <w:lang w:val="en-US" w:eastAsia="zh-CN"/>
        </w:rPr>
        <w:t>Suggestion</w:t>
      </w:r>
      <w:r w:rsidRPr="0098776F">
        <w:rPr>
          <w:rFonts w:ascii="Times New Roman" w:hAnsi="Times New Roman"/>
          <w:b/>
          <w:sz w:val="24"/>
          <w:szCs w:val="24"/>
          <w:lang w:val="en-US" w:eastAsia="zh-CN"/>
        </w:rPr>
        <w:t xml:space="preserve"> 2</w:t>
      </w:r>
      <w:r w:rsidRPr="0098776F">
        <w:rPr>
          <w:rFonts w:ascii="Times New Roman" w:hAnsi="Times New Roman" w:hint="eastAsia"/>
          <w:b/>
          <w:sz w:val="24"/>
          <w:szCs w:val="24"/>
          <w:lang w:val="en-US" w:eastAsia="zh-CN"/>
        </w:rPr>
        <w:t xml:space="preserve">: </w:t>
      </w:r>
      <w:r w:rsidR="0073315D" w:rsidRPr="0098776F">
        <w:rPr>
          <w:rFonts w:ascii="Times New Roman" w:hAnsi="Times New Roman"/>
          <w:b/>
          <w:sz w:val="24"/>
          <w:szCs w:val="24"/>
          <w:lang w:val="en-US" w:eastAsia="zh-CN"/>
        </w:rPr>
        <w:t>It is also suggested to extend TS 23.380 or</w:t>
      </w:r>
      <w:r w:rsidR="00835855" w:rsidRPr="0098776F">
        <w:rPr>
          <w:rFonts w:ascii="Times New Roman" w:hAnsi="Times New Roman"/>
          <w:b/>
          <w:sz w:val="24"/>
          <w:szCs w:val="24"/>
          <w:lang w:val="en-US" w:eastAsia="zh-CN"/>
        </w:rPr>
        <w:t xml:space="preserve"> to</w:t>
      </w:r>
      <w:r w:rsidR="0073315D" w:rsidRPr="0098776F">
        <w:rPr>
          <w:rFonts w:ascii="Times New Roman" w:hAnsi="Times New Roman"/>
          <w:b/>
          <w:sz w:val="24"/>
          <w:szCs w:val="24"/>
          <w:lang w:val="en-US" w:eastAsia="zh-CN"/>
        </w:rPr>
        <w:t xml:space="preserve"> create a new TS for IMS Restoration Enhancement, to </w:t>
      </w:r>
      <w:r w:rsidR="00517964" w:rsidRPr="0098776F">
        <w:rPr>
          <w:rFonts w:ascii="Times New Roman" w:hAnsi="Times New Roman"/>
          <w:b/>
          <w:sz w:val="24"/>
          <w:szCs w:val="24"/>
          <w:lang w:val="en-US" w:eastAsia="zh-CN"/>
        </w:rPr>
        <w:t xml:space="preserve">include the cases studied in Suggestion 1. The </w:t>
      </w:r>
      <w:r w:rsidR="0098776F" w:rsidRPr="0098776F">
        <w:rPr>
          <w:rFonts w:ascii="Times New Roman" w:hAnsi="Times New Roman"/>
          <w:b/>
          <w:sz w:val="24"/>
          <w:szCs w:val="24"/>
          <w:lang w:val="en-US" w:eastAsia="zh-CN"/>
        </w:rPr>
        <w:t xml:space="preserve">extended/new </w:t>
      </w:r>
      <w:r w:rsidR="00517964" w:rsidRPr="0098776F">
        <w:rPr>
          <w:rFonts w:ascii="Times New Roman" w:hAnsi="Times New Roman"/>
          <w:b/>
          <w:sz w:val="24"/>
          <w:szCs w:val="24"/>
          <w:lang w:val="en-US" w:eastAsia="zh-CN"/>
        </w:rPr>
        <w:t>TS should also cover restoration mechanisms for</w:t>
      </w:r>
      <w:r w:rsidR="0098776F" w:rsidRPr="0098776F">
        <w:rPr>
          <w:rFonts w:ascii="Times New Roman" w:hAnsi="Times New Roman"/>
          <w:b/>
          <w:sz w:val="24"/>
          <w:szCs w:val="24"/>
          <w:lang w:val="en-US" w:eastAsia="zh-CN"/>
        </w:rPr>
        <w:t xml:space="preserve"> more</w:t>
      </w:r>
      <w:r w:rsidR="00517964" w:rsidRPr="0098776F">
        <w:rPr>
          <w:rFonts w:ascii="Times New Roman" w:hAnsi="Times New Roman"/>
          <w:b/>
          <w:sz w:val="24"/>
          <w:szCs w:val="24"/>
          <w:lang w:val="en-US" w:eastAsia="zh-CN"/>
        </w:rPr>
        <w:t xml:space="preserve"> </w:t>
      </w:r>
      <w:r w:rsidR="00361BF5">
        <w:rPr>
          <w:rFonts w:ascii="Times New Roman" w:hAnsi="Times New Roman"/>
          <w:b/>
          <w:sz w:val="24"/>
          <w:szCs w:val="24"/>
          <w:lang w:val="en-US" w:eastAsia="zh-CN"/>
        </w:rPr>
        <w:t xml:space="preserve">IMS-related </w:t>
      </w:r>
      <w:r w:rsidR="00517964" w:rsidRPr="0098776F">
        <w:rPr>
          <w:rFonts w:ascii="Times New Roman" w:hAnsi="Times New Roman"/>
          <w:b/>
          <w:sz w:val="24"/>
          <w:szCs w:val="24"/>
          <w:lang w:val="en-US" w:eastAsia="zh-CN"/>
        </w:rPr>
        <w:t xml:space="preserve">network functions, especially for </w:t>
      </w:r>
      <w:r w:rsidR="004A27E3">
        <w:rPr>
          <w:rFonts w:ascii="Times New Roman" w:hAnsi="Times New Roman"/>
          <w:b/>
          <w:sz w:val="24"/>
          <w:szCs w:val="24"/>
          <w:lang w:val="en-US" w:eastAsia="zh-CN"/>
        </w:rPr>
        <w:t>those with database</w:t>
      </w:r>
      <w:r w:rsidR="0073315D" w:rsidRPr="0098776F">
        <w:rPr>
          <w:rFonts w:ascii="Times New Roman" w:hAnsi="Times New Roman"/>
          <w:b/>
          <w:sz w:val="24"/>
          <w:szCs w:val="24"/>
          <w:lang w:val="en-US" w:eastAsia="zh-CN"/>
        </w:rPr>
        <w:t>.</w:t>
      </w:r>
    </w:p>
    <w:p w14:paraId="39F99CEA" w14:textId="77777777" w:rsidR="001B3669" w:rsidRPr="00BE3DB8" w:rsidRDefault="001B3669" w:rsidP="001B3669">
      <w:pPr>
        <w:pStyle w:val="CRCoverPage"/>
        <w:rPr>
          <w:b/>
          <w:sz w:val="28"/>
          <w:szCs w:val="28"/>
          <w:lang w:val="en-US"/>
        </w:rPr>
      </w:pPr>
    </w:p>
    <w:p w14:paraId="4B17D139" w14:textId="3F39A175" w:rsidR="00CD2478" w:rsidRPr="00BE3DB8" w:rsidRDefault="00CD2478" w:rsidP="00CD2478">
      <w:pPr>
        <w:pStyle w:val="CRCoverPage"/>
        <w:rPr>
          <w:b/>
          <w:sz w:val="28"/>
          <w:szCs w:val="28"/>
          <w:lang w:val="en-US" w:eastAsia="zh-CN"/>
        </w:rPr>
      </w:pPr>
      <w:r w:rsidRPr="00BE3DB8">
        <w:rPr>
          <w:b/>
          <w:sz w:val="28"/>
          <w:szCs w:val="28"/>
          <w:lang w:val="en-US"/>
        </w:rPr>
        <w:t xml:space="preserve">2. </w:t>
      </w:r>
      <w:r w:rsidR="00A73E7C" w:rsidRPr="00BE3DB8">
        <w:rPr>
          <w:rFonts w:hint="eastAsia"/>
          <w:b/>
          <w:sz w:val="28"/>
          <w:szCs w:val="28"/>
          <w:lang w:val="en-US" w:eastAsia="zh-CN"/>
        </w:rPr>
        <w:t>Possible</w:t>
      </w:r>
      <w:r w:rsidR="00116CA6" w:rsidRPr="00BE3DB8">
        <w:rPr>
          <w:rFonts w:hint="eastAsia"/>
          <w:b/>
          <w:sz w:val="28"/>
          <w:szCs w:val="28"/>
          <w:lang w:val="en-US" w:eastAsia="zh-CN"/>
        </w:rPr>
        <w:t xml:space="preserve"> </w:t>
      </w:r>
      <w:r w:rsidR="00881B0A" w:rsidRPr="00BE3DB8">
        <w:rPr>
          <w:b/>
          <w:sz w:val="28"/>
          <w:szCs w:val="28"/>
          <w:lang w:val="en-US" w:eastAsia="zh-CN"/>
        </w:rPr>
        <w:t>Enhancements</w:t>
      </w:r>
    </w:p>
    <w:p w14:paraId="650415E1" w14:textId="68B32949" w:rsidR="00AF5446" w:rsidRDefault="00AF38FA" w:rsidP="00AF5446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The following p</w:t>
      </w:r>
      <w:r w:rsidR="0095073E" w:rsidRPr="00BE3DB8">
        <w:rPr>
          <w:rFonts w:hint="eastAsia"/>
          <w:sz w:val="24"/>
          <w:szCs w:val="24"/>
          <w:lang w:val="en-US" w:eastAsia="zh-CN"/>
        </w:rPr>
        <w:t xml:space="preserve">ossible </w:t>
      </w:r>
      <w:r w:rsidR="00C271DE" w:rsidRPr="00BE3DB8">
        <w:rPr>
          <w:sz w:val="24"/>
          <w:szCs w:val="24"/>
          <w:lang w:val="en-US" w:eastAsia="zh-CN"/>
        </w:rPr>
        <w:t xml:space="preserve">enhancements </w:t>
      </w:r>
      <w:r w:rsidR="0095073E" w:rsidRPr="00BE3DB8">
        <w:rPr>
          <w:rFonts w:hint="eastAsia"/>
          <w:sz w:val="24"/>
          <w:szCs w:val="24"/>
          <w:lang w:val="en-US" w:eastAsia="zh-CN"/>
        </w:rPr>
        <w:t xml:space="preserve">can be considered </w:t>
      </w:r>
      <w:r>
        <w:rPr>
          <w:sz w:val="24"/>
          <w:szCs w:val="24"/>
          <w:lang w:val="en-US" w:eastAsia="zh-CN"/>
        </w:rPr>
        <w:t>for the existing IMS</w:t>
      </w:r>
      <w:r w:rsidR="00332D23" w:rsidRPr="00332D23">
        <w:t xml:space="preserve"> </w:t>
      </w:r>
      <w:r w:rsidR="00332D23">
        <w:rPr>
          <w:sz w:val="24"/>
          <w:szCs w:val="24"/>
          <w:lang w:val="en-US" w:eastAsia="zh-CN"/>
        </w:rPr>
        <w:t>d</w:t>
      </w:r>
      <w:r w:rsidR="00332D23" w:rsidRPr="00332D23">
        <w:rPr>
          <w:sz w:val="24"/>
          <w:szCs w:val="24"/>
          <w:lang w:val="en-US" w:eastAsia="zh-CN"/>
        </w:rPr>
        <w:t xml:space="preserve">isaster </w:t>
      </w:r>
      <w:r w:rsidR="00332D23">
        <w:rPr>
          <w:sz w:val="24"/>
          <w:szCs w:val="24"/>
          <w:lang w:val="en-US" w:eastAsia="zh-CN"/>
        </w:rPr>
        <w:t>p</w:t>
      </w:r>
      <w:r w:rsidR="00332D23" w:rsidRPr="00332D23">
        <w:rPr>
          <w:sz w:val="24"/>
          <w:szCs w:val="24"/>
          <w:lang w:val="en-US" w:eastAsia="zh-CN"/>
        </w:rPr>
        <w:t>revention</w:t>
      </w:r>
      <w:r>
        <w:rPr>
          <w:sz w:val="24"/>
          <w:szCs w:val="24"/>
          <w:lang w:val="en-US" w:eastAsia="zh-CN"/>
        </w:rPr>
        <w:t xml:space="preserve"> </w:t>
      </w:r>
      <w:r w:rsidR="00332D23">
        <w:rPr>
          <w:sz w:val="24"/>
          <w:szCs w:val="24"/>
          <w:lang w:val="en-US" w:eastAsia="zh-CN"/>
        </w:rPr>
        <w:t xml:space="preserve">and </w:t>
      </w:r>
      <w:r>
        <w:rPr>
          <w:sz w:val="24"/>
          <w:szCs w:val="24"/>
          <w:lang w:val="en-US" w:eastAsia="zh-CN"/>
        </w:rPr>
        <w:t>restoration mechanisms</w:t>
      </w:r>
      <w:r w:rsidR="0095073E" w:rsidRPr="00BE3DB8">
        <w:rPr>
          <w:rFonts w:hint="eastAsia"/>
          <w:sz w:val="24"/>
          <w:szCs w:val="24"/>
          <w:lang w:val="en-US" w:eastAsia="zh-CN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972"/>
        <w:gridCol w:w="6657"/>
      </w:tblGrid>
      <w:tr w:rsidR="00AF38FA" w14:paraId="38C2417E" w14:textId="77777777" w:rsidTr="00AF38FA">
        <w:tc>
          <w:tcPr>
            <w:tcW w:w="2972" w:type="dxa"/>
          </w:tcPr>
          <w:p w14:paraId="59921F5B" w14:textId="6E5CEEB6" w:rsidR="00AF38FA" w:rsidRDefault="00AF38FA" w:rsidP="00AF5446">
            <w:pPr>
              <w:rPr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Cases</w:t>
            </w:r>
          </w:p>
        </w:tc>
        <w:tc>
          <w:tcPr>
            <w:tcW w:w="6657" w:type="dxa"/>
          </w:tcPr>
          <w:p w14:paraId="55C9C61E" w14:textId="76F97707" w:rsidR="00AF38FA" w:rsidRDefault="008D439E" w:rsidP="00AF5446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zh-CN"/>
              </w:rPr>
              <w:t xml:space="preserve">Possible </w:t>
            </w:r>
            <w:r w:rsidR="00AF38FA">
              <w:rPr>
                <w:rFonts w:hint="eastAsia"/>
                <w:sz w:val="24"/>
                <w:szCs w:val="24"/>
                <w:lang w:val="en-US" w:eastAsia="zh-CN"/>
              </w:rPr>
              <w:t>Enhancements</w:t>
            </w:r>
          </w:p>
        </w:tc>
      </w:tr>
      <w:tr w:rsidR="00AF38FA" w14:paraId="7C255718" w14:textId="77777777" w:rsidTr="00AF38FA">
        <w:tc>
          <w:tcPr>
            <w:tcW w:w="2972" w:type="dxa"/>
          </w:tcPr>
          <w:p w14:paraId="0F575B63" w14:textId="5A1D815D" w:rsidR="00AF38FA" w:rsidRDefault="00AF38FA" w:rsidP="00C436B1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zh-CN"/>
              </w:rPr>
              <w:t>HSS/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UDM</w:t>
            </w:r>
            <w:r>
              <w:rPr>
                <w:sz w:val="24"/>
                <w:szCs w:val="24"/>
                <w:lang w:val="en-US" w:eastAsia="zh-CN"/>
              </w:rPr>
              <w:t xml:space="preserve"> overload </w:t>
            </w:r>
            <w:r w:rsidR="00C436B1">
              <w:rPr>
                <w:sz w:val="24"/>
                <w:szCs w:val="24"/>
                <w:lang w:val="en-US" w:eastAsia="zh-CN"/>
              </w:rPr>
              <w:t>or failure</w:t>
            </w:r>
          </w:p>
        </w:tc>
        <w:tc>
          <w:tcPr>
            <w:tcW w:w="6657" w:type="dxa"/>
          </w:tcPr>
          <w:p w14:paraId="6ADC240F" w14:textId="0D448364" w:rsidR="007727B5" w:rsidRDefault="008D439E" w:rsidP="007727B5">
            <w:pPr>
              <w:pStyle w:val="af3"/>
              <w:numPr>
                <w:ilvl w:val="0"/>
                <w:numId w:val="4"/>
              </w:numPr>
              <w:ind w:firstLineChars="0"/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zh-CN"/>
              </w:rPr>
              <w:t xml:space="preserve">Bypass solutions </w:t>
            </w:r>
            <w:r w:rsidR="00B46AF6">
              <w:rPr>
                <w:sz w:val="24"/>
                <w:szCs w:val="24"/>
                <w:lang w:val="en-US" w:eastAsia="zh-CN"/>
              </w:rPr>
              <w:t>for the UEs</w:t>
            </w:r>
            <w:r w:rsidR="008B4B34">
              <w:rPr>
                <w:sz w:val="24"/>
                <w:szCs w:val="24"/>
                <w:lang w:val="en-US" w:eastAsia="zh-CN"/>
              </w:rPr>
              <w:t xml:space="preserve"> involved in an accident,</w:t>
            </w:r>
            <w:r w:rsidR="00B46AF6">
              <w:rPr>
                <w:sz w:val="24"/>
                <w:szCs w:val="24"/>
                <w:lang w:val="en-US" w:eastAsia="zh-CN"/>
              </w:rPr>
              <w:t xml:space="preserve"> to</w:t>
            </w:r>
            <w:r w:rsidR="008B4B34">
              <w:rPr>
                <w:sz w:val="24"/>
                <w:szCs w:val="24"/>
                <w:lang w:val="en-US" w:eastAsia="zh-CN"/>
              </w:rPr>
              <w:t xml:space="preserve"> help the UEs</w:t>
            </w:r>
            <w:r w:rsidR="00B46AF6">
              <w:rPr>
                <w:sz w:val="24"/>
                <w:szCs w:val="24"/>
                <w:lang w:val="en-US" w:eastAsia="zh-CN"/>
              </w:rPr>
              <w:t xml:space="preserve"> come back to network quickly, </w:t>
            </w:r>
            <w:r w:rsidR="008B4B34">
              <w:rPr>
                <w:sz w:val="24"/>
                <w:szCs w:val="24"/>
                <w:lang w:val="en-US" w:eastAsia="zh-CN"/>
              </w:rPr>
              <w:t>and</w:t>
            </w:r>
            <w:r w:rsidR="00B46AF6">
              <w:rPr>
                <w:sz w:val="24"/>
                <w:szCs w:val="24"/>
                <w:lang w:val="en-US" w:eastAsia="zh-CN"/>
              </w:rPr>
              <w:t xml:space="preserve"> to avoid querying HSS/UDM repeatedly;</w:t>
            </w:r>
          </w:p>
          <w:p w14:paraId="746E2603" w14:textId="77777777" w:rsidR="00B46AF6" w:rsidRDefault="00B46AF6" w:rsidP="008B4B34">
            <w:pPr>
              <w:pStyle w:val="af3"/>
              <w:numPr>
                <w:ilvl w:val="0"/>
                <w:numId w:val="4"/>
              </w:numPr>
              <w:ind w:firstLineChars="0"/>
              <w:rPr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Mechanism</w:t>
            </w:r>
            <w:r w:rsidR="008B4B34">
              <w:rPr>
                <w:sz w:val="24"/>
                <w:szCs w:val="24"/>
                <w:lang w:val="en-US" w:eastAsia="zh-CN"/>
              </w:rPr>
              <w:t>s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to avoid</w:t>
            </w:r>
            <w:r w:rsidR="008B4B34">
              <w:rPr>
                <w:sz w:val="24"/>
                <w:szCs w:val="24"/>
                <w:lang w:val="en-US" w:eastAsia="zh-CN"/>
              </w:rPr>
              <w:t xml:space="preserve"> a burst of UE (re)registration requests to HSS/UDM, e.g. HSS/UDM distinguish registration and re-registration to avoid endless re-registration;</w:t>
            </w:r>
          </w:p>
          <w:p w14:paraId="10975A49" w14:textId="77777777" w:rsidR="008B4B34" w:rsidRDefault="00615E7A" w:rsidP="005A1F8C">
            <w:pPr>
              <w:pStyle w:val="af3"/>
              <w:numPr>
                <w:ilvl w:val="0"/>
                <w:numId w:val="4"/>
              </w:numPr>
              <w:ind w:firstLineChars="0"/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zh-CN"/>
              </w:rPr>
              <w:t xml:space="preserve">Mechanisms </w:t>
            </w:r>
            <w:r w:rsidR="000A0DFA">
              <w:rPr>
                <w:sz w:val="24"/>
                <w:szCs w:val="24"/>
                <w:lang w:val="en-US" w:eastAsia="zh-CN"/>
              </w:rPr>
              <w:t xml:space="preserve">for HSS/UDM to work in a special mode, to let </w:t>
            </w:r>
            <w:r w:rsidR="005A1F8C">
              <w:rPr>
                <w:sz w:val="24"/>
                <w:szCs w:val="24"/>
                <w:lang w:val="en-US" w:eastAsia="zh-CN"/>
              </w:rPr>
              <w:t>a</w:t>
            </w:r>
            <w:r w:rsidR="005A1F8C" w:rsidRPr="005A1F8C">
              <w:rPr>
                <w:sz w:val="24"/>
                <w:szCs w:val="24"/>
                <w:lang w:val="en-US" w:eastAsia="zh-CN"/>
              </w:rPr>
              <w:t>dapt to signaling shocks</w:t>
            </w:r>
            <w:r>
              <w:rPr>
                <w:sz w:val="24"/>
                <w:szCs w:val="24"/>
                <w:lang w:val="en-US" w:eastAsia="zh-CN"/>
              </w:rPr>
              <w:t xml:space="preserve"> </w:t>
            </w:r>
            <w:r w:rsidR="005A1F8C">
              <w:rPr>
                <w:sz w:val="24"/>
                <w:szCs w:val="24"/>
                <w:lang w:val="en-US" w:eastAsia="zh-CN"/>
              </w:rPr>
              <w:t>during restoration.</w:t>
            </w:r>
          </w:p>
          <w:p w14:paraId="2559ABED" w14:textId="18A74668" w:rsidR="00C436B1" w:rsidRPr="007727B5" w:rsidRDefault="00C436B1" w:rsidP="00C436B1">
            <w:pPr>
              <w:pStyle w:val="af3"/>
              <w:numPr>
                <w:ilvl w:val="0"/>
                <w:numId w:val="4"/>
              </w:numPr>
              <w:ind w:firstLineChars="0"/>
              <w:rPr>
                <w:sz w:val="24"/>
                <w:szCs w:val="24"/>
                <w:lang w:val="en-US" w:eastAsia="zh-CN"/>
              </w:rPr>
            </w:pPr>
            <w:r w:rsidRPr="00C436B1">
              <w:rPr>
                <w:sz w:val="24"/>
                <w:szCs w:val="24"/>
                <w:lang w:val="en-US" w:eastAsia="zh-CN"/>
              </w:rPr>
              <w:t>UE specific registration analysis mechanism, to prevent registration with missing parameter or incorrect parameters repeatedly</w:t>
            </w:r>
          </w:p>
        </w:tc>
      </w:tr>
      <w:tr w:rsidR="00336DD7" w14:paraId="2E9A0FCA" w14:textId="77777777" w:rsidTr="00AF38FA">
        <w:tc>
          <w:tcPr>
            <w:tcW w:w="2972" w:type="dxa"/>
          </w:tcPr>
          <w:p w14:paraId="01A52B02" w14:textId="38F8C054" w:rsidR="00336DD7" w:rsidRDefault="00336DD7" w:rsidP="00C436B1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zh-CN"/>
              </w:rPr>
              <w:t>DRA</w:t>
            </w:r>
            <w:r w:rsidRPr="00336DD7">
              <w:rPr>
                <w:sz w:val="24"/>
                <w:szCs w:val="24"/>
                <w:lang w:val="en-US" w:eastAsia="zh-CN"/>
              </w:rPr>
              <w:t xml:space="preserve"> overload </w:t>
            </w:r>
            <w:r w:rsidR="00C436B1">
              <w:rPr>
                <w:sz w:val="24"/>
                <w:szCs w:val="24"/>
                <w:lang w:val="en-US" w:eastAsia="zh-CN"/>
              </w:rPr>
              <w:t>or failure</w:t>
            </w:r>
          </w:p>
        </w:tc>
        <w:tc>
          <w:tcPr>
            <w:tcW w:w="6657" w:type="dxa"/>
          </w:tcPr>
          <w:p w14:paraId="386FA858" w14:textId="6B1E3263" w:rsidR="00336DD7" w:rsidRPr="00336DD7" w:rsidRDefault="00615E7A" w:rsidP="00AF5446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zh-CN"/>
              </w:rPr>
              <w:t>Enhancement for overload control</w:t>
            </w:r>
            <w:r w:rsidR="005A1F8C">
              <w:rPr>
                <w:sz w:val="24"/>
                <w:szCs w:val="24"/>
                <w:lang w:val="en-US" w:eastAsia="zh-CN"/>
              </w:rPr>
              <w:t>.</w:t>
            </w:r>
          </w:p>
        </w:tc>
      </w:tr>
      <w:tr w:rsidR="00615E7A" w14:paraId="7D7EE4A4" w14:textId="77777777" w:rsidTr="00AF38FA">
        <w:tc>
          <w:tcPr>
            <w:tcW w:w="2972" w:type="dxa"/>
          </w:tcPr>
          <w:p w14:paraId="57AEE0B5" w14:textId="1C55613E" w:rsidR="00615E7A" w:rsidRDefault="00615E7A" w:rsidP="00B46AF6">
            <w:pPr>
              <w:rPr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Other</w:t>
            </w:r>
            <w:r>
              <w:rPr>
                <w:sz w:val="24"/>
                <w:szCs w:val="24"/>
                <w:lang w:val="en-US" w:eastAsia="zh-CN"/>
              </w:rPr>
              <w:t xml:space="preserve"> IMS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network functions</w:t>
            </w:r>
            <w:r w:rsidR="00C436B1">
              <w:rPr>
                <w:sz w:val="24"/>
                <w:szCs w:val="24"/>
                <w:lang w:val="en-US" w:eastAsia="zh-CN"/>
              </w:rPr>
              <w:t xml:space="preserve"> failure</w:t>
            </w:r>
          </w:p>
        </w:tc>
        <w:tc>
          <w:tcPr>
            <w:tcW w:w="6657" w:type="dxa"/>
          </w:tcPr>
          <w:p w14:paraId="6AEF683D" w14:textId="5F2D2099" w:rsidR="00615E7A" w:rsidRPr="00336DD7" w:rsidRDefault="00615E7A" w:rsidP="00AF5446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zh-CN"/>
              </w:rPr>
              <w:t xml:space="preserve">Enhancement according to analysis for the </w:t>
            </w:r>
            <w:r w:rsidRPr="00615E7A">
              <w:rPr>
                <w:sz w:val="24"/>
                <w:szCs w:val="24"/>
                <w:lang w:val="en-US" w:eastAsia="zh-CN"/>
              </w:rPr>
              <w:t>typical IMS-related</w:t>
            </w:r>
            <w:r w:rsidR="00C436B1">
              <w:rPr>
                <w:sz w:val="24"/>
                <w:szCs w:val="24"/>
                <w:lang w:val="en-US" w:eastAsia="zh-CN"/>
              </w:rPr>
              <w:t xml:space="preserve"> </w:t>
            </w:r>
            <w:r w:rsidRPr="00615E7A">
              <w:rPr>
                <w:sz w:val="24"/>
                <w:szCs w:val="24"/>
                <w:lang w:val="en-US" w:eastAsia="zh-CN"/>
              </w:rPr>
              <w:t>/</w:t>
            </w:r>
            <w:r w:rsidR="00C436B1">
              <w:rPr>
                <w:sz w:val="24"/>
                <w:szCs w:val="24"/>
                <w:lang w:val="en-US" w:eastAsia="zh-CN"/>
              </w:rPr>
              <w:t xml:space="preserve"> </w:t>
            </w:r>
            <w:r w:rsidRPr="00615E7A">
              <w:rPr>
                <w:sz w:val="24"/>
                <w:szCs w:val="24"/>
                <w:lang w:val="en-US" w:eastAsia="zh-CN"/>
              </w:rPr>
              <w:t>IMS-affected communication accidents</w:t>
            </w:r>
            <w:r w:rsidR="00CA5FE0">
              <w:rPr>
                <w:sz w:val="24"/>
                <w:szCs w:val="24"/>
                <w:lang w:val="en-US" w:eastAsia="zh-CN"/>
              </w:rPr>
              <w:t>.</w:t>
            </w:r>
          </w:p>
        </w:tc>
      </w:tr>
      <w:tr w:rsidR="00BE498D" w14:paraId="59F03B78" w14:textId="77777777" w:rsidTr="00AF38FA">
        <w:tc>
          <w:tcPr>
            <w:tcW w:w="2972" w:type="dxa"/>
          </w:tcPr>
          <w:p w14:paraId="08B0D4F4" w14:textId="6C4ABD88" w:rsidR="00BE498D" w:rsidRDefault="00BE498D" w:rsidP="00B46AF6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zh-CN"/>
              </w:rPr>
              <w:t>Abnormal</w:t>
            </w:r>
            <w:r w:rsidRPr="008757DB">
              <w:rPr>
                <w:sz w:val="24"/>
                <w:szCs w:val="24"/>
                <w:lang w:val="en-US" w:eastAsia="zh-CN"/>
              </w:rPr>
              <w:t xml:space="preserve"> behavior of the </w:t>
            </w:r>
            <w:r>
              <w:rPr>
                <w:sz w:val="24"/>
                <w:szCs w:val="24"/>
                <w:lang w:val="en-US" w:eastAsia="zh-CN"/>
              </w:rPr>
              <w:t>UEs</w:t>
            </w:r>
          </w:p>
        </w:tc>
        <w:tc>
          <w:tcPr>
            <w:tcW w:w="6657" w:type="dxa"/>
          </w:tcPr>
          <w:p w14:paraId="02E658FB" w14:textId="38676443" w:rsidR="00BE498D" w:rsidRPr="00BE498D" w:rsidRDefault="00FE13C6" w:rsidP="00AF5446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zh-CN"/>
              </w:rPr>
              <w:t>Specify the behaviors of the UEs when IMS network functions fail.</w:t>
            </w:r>
          </w:p>
        </w:tc>
      </w:tr>
    </w:tbl>
    <w:p w14:paraId="2E0F7B1A" w14:textId="007FE8B8" w:rsidR="009211CC" w:rsidRPr="00ED7E92" w:rsidRDefault="009211CC" w:rsidP="00ED7E92"/>
    <w:p w14:paraId="3D17A665" w14:textId="42BD0AD4" w:rsidR="00CD2478" w:rsidRPr="00DD0CFB" w:rsidRDefault="00116CA6" w:rsidP="00CD2478">
      <w:pPr>
        <w:pStyle w:val="CRCoverPage"/>
        <w:rPr>
          <w:b/>
          <w:sz w:val="28"/>
          <w:szCs w:val="28"/>
          <w:lang w:val="en-US"/>
        </w:rPr>
      </w:pPr>
      <w:r w:rsidRPr="00DD0CFB">
        <w:rPr>
          <w:rFonts w:hint="eastAsia"/>
          <w:b/>
          <w:sz w:val="28"/>
          <w:szCs w:val="28"/>
          <w:lang w:val="en-US"/>
        </w:rPr>
        <w:t>3</w:t>
      </w:r>
      <w:r w:rsidR="00CD2478" w:rsidRPr="00DD0CFB">
        <w:rPr>
          <w:b/>
          <w:sz w:val="28"/>
          <w:szCs w:val="28"/>
          <w:lang w:val="en-US"/>
        </w:rPr>
        <w:t>. Proposal</w:t>
      </w:r>
    </w:p>
    <w:p w14:paraId="4F574AD4" w14:textId="70EDF034" w:rsidR="00CD2478" w:rsidRPr="003615CC" w:rsidRDefault="008A5E86" w:rsidP="00CD2478">
      <w:pPr>
        <w:rPr>
          <w:sz w:val="24"/>
          <w:szCs w:val="24"/>
          <w:lang w:val="en-US" w:eastAsia="zh-CN"/>
        </w:rPr>
      </w:pPr>
      <w:r w:rsidRPr="003615CC">
        <w:rPr>
          <w:sz w:val="24"/>
          <w:szCs w:val="24"/>
          <w:lang w:val="en-US" w:eastAsia="zh-CN"/>
        </w:rPr>
        <w:t xml:space="preserve">It is proposed to </w:t>
      </w:r>
      <w:r w:rsidR="003615CC">
        <w:rPr>
          <w:sz w:val="24"/>
          <w:szCs w:val="24"/>
          <w:lang w:val="en-US" w:eastAsia="zh-CN"/>
        </w:rPr>
        <w:t>discuss the above issue and possible enhancements</w:t>
      </w:r>
      <w:r w:rsidR="00B270F4">
        <w:rPr>
          <w:sz w:val="24"/>
          <w:szCs w:val="24"/>
          <w:lang w:val="en-US" w:eastAsia="zh-CN"/>
        </w:rPr>
        <w:t xml:space="preserve">, and determine whether a new </w:t>
      </w:r>
      <w:r w:rsidR="00BD4652">
        <w:rPr>
          <w:sz w:val="24"/>
          <w:szCs w:val="24"/>
          <w:lang w:val="en-US" w:eastAsia="zh-CN"/>
        </w:rPr>
        <w:t>study</w:t>
      </w:r>
      <w:r w:rsidR="00B270F4">
        <w:rPr>
          <w:sz w:val="24"/>
          <w:szCs w:val="24"/>
          <w:lang w:val="en-US" w:eastAsia="zh-CN"/>
        </w:rPr>
        <w:t xml:space="preserve"> item is needed</w:t>
      </w:r>
      <w:r w:rsidR="003A5794">
        <w:rPr>
          <w:sz w:val="24"/>
          <w:szCs w:val="24"/>
          <w:lang w:val="en-US" w:eastAsia="zh-CN"/>
        </w:rPr>
        <w:t xml:space="preserve"> in </w:t>
      </w:r>
      <w:r w:rsidR="00083987">
        <w:rPr>
          <w:sz w:val="24"/>
          <w:szCs w:val="24"/>
          <w:lang w:val="en-US" w:eastAsia="zh-CN"/>
        </w:rPr>
        <w:t xml:space="preserve">Release </w:t>
      </w:r>
      <w:r w:rsidR="003A5794">
        <w:rPr>
          <w:sz w:val="24"/>
          <w:szCs w:val="24"/>
          <w:lang w:val="en-US" w:eastAsia="zh-CN"/>
        </w:rPr>
        <w:t>18</w:t>
      </w:r>
      <w:r w:rsidRPr="003615CC">
        <w:rPr>
          <w:sz w:val="24"/>
          <w:szCs w:val="24"/>
          <w:lang w:val="en-US" w:eastAsia="zh-CN"/>
        </w:rPr>
        <w:t>.</w:t>
      </w:r>
    </w:p>
    <w:sectPr w:rsidR="00CD2478" w:rsidRPr="003615C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9AA41" w14:textId="77777777" w:rsidR="00ED2997" w:rsidRDefault="00ED2997">
      <w:r>
        <w:separator/>
      </w:r>
    </w:p>
  </w:endnote>
  <w:endnote w:type="continuationSeparator" w:id="0">
    <w:p w14:paraId="702F256E" w14:textId="77777777" w:rsidR="00ED2997" w:rsidRDefault="00ED2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E0722" w14:textId="77777777" w:rsidR="00ED2997" w:rsidRDefault="00ED2997">
      <w:r>
        <w:separator/>
      </w:r>
    </w:p>
  </w:footnote>
  <w:footnote w:type="continuationSeparator" w:id="0">
    <w:p w14:paraId="596BDB10" w14:textId="77777777" w:rsidR="00ED2997" w:rsidRDefault="00ED2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1A3039" w:rsidRDefault="001A303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B4E5C"/>
    <w:multiLevelType w:val="hybridMultilevel"/>
    <w:tmpl w:val="DAA6C59A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328D0DF9"/>
    <w:multiLevelType w:val="hybridMultilevel"/>
    <w:tmpl w:val="6D2CB762"/>
    <w:lvl w:ilvl="0" w:tplc="553EA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622F46"/>
    <w:multiLevelType w:val="hybridMultilevel"/>
    <w:tmpl w:val="BF6649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2663A7A"/>
    <w:multiLevelType w:val="hybridMultilevel"/>
    <w:tmpl w:val="16BCAC62"/>
    <w:lvl w:ilvl="0" w:tplc="0409000F">
      <w:start w:val="1"/>
      <w:numFmt w:val="decimal"/>
      <w:lvlText w:val="%1."/>
      <w:lvlJc w:val="left"/>
      <w:pPr>
        <w:ind w:left="1040" w:hanging="420"/>
      </w:pPr>
    </w:lvl>
    <w:lvl w:ilvl="1" w:tplc="04090019" w:tentative="1">
      <w:start w:val="1"/>
      <w:numFmt w:val="lowerLetter"/>
      <w:lvlText w:val="%2)"/>
      <w:lvlJc w:val="left"/>
      <w:pPr>
        <w:ind w:left="1460" w:hanging="420"/>
      </w:pPr>
    </w:lvl>
    <w:lvl w:ilvl="2" w:tplc="0409001B" w:tentative="1">
      <w:start w:val="1"/>
      <w:numFmt w:val="lowerRoman"/>
      <w:lvlText w:val="%3."/>
      <w:lvlJc w:val="right"/>
      <w:pPr>
        <w:ind w:left="1880" w:hanging="420"/>
      </w:pPr>
    </w:lvl>
    <w:lvl w:ilvl="3" w:tplc="0409000F" w:tentative="1">
      <w:start w:val="1"/>
      <w:numFmt w:val="decimal"/>
      <w:lvlText w:val="%4."/>
      <w:lvlJc w:val="left"/>
      <w:pPr>
        <w:ind w:left="2300" w:hanging="420"/>
      </w:pPr>
    </w:lvl>
    <w:lvl w:ilvl="4" w:tplc="04090019" w:tentative="1">
      <w:start w:val="1"/>
      <w:numFmt w:val="lowerLetter"/>
      <w:lvlText w:val="%5)"/>
      <w:lvlJc w:val="left"/>
      <w:pPr>
        <w:ind w:left="2720" w:hanging="420"/>
      </w:pPr>
    </w:lvl>
    <w:lvl w:ilvl="5" w:tplc="0409001B" w:tentative="1">
      <w:start w:val="1"/>
      <w:numFmt w:val="lowerRoman"/>
      <w:lvlText w:val="%6."/>
      <w:lvlJc w:val="right"/>
      <w:pPr>
        <w:ind w:left="3140" w:hanging="420"/>
      </w:pPr>
    </w:lvl>
    <w:lvl w:ilvl="6" w:tplc="0409000F" w:tentative="1">
      <w:start w:val="1"/>
      <w:numFmt w:val="decimal"/>
      <w:lvlText w:val="%7."/>
      <w:lvlJc w:val="left"/>
      <w:pPr>
        <w:ind w:left="3560" w:hanging="420"/>
      </w:pPr>
    </w:lvl>
    <w:lvl w:ilvl="7" w:tplc="04090019" w:tentative="1">
      <w:start w:val="1"/>
      <w:numFmt w:val="lowerLetter"/>
      <w:lvlText w:val="%8)"/>
      <w:lvlJc w:val="left"/>
      <w:pPr>
        <w:ind w:left="3980" w:hanging="420"/>
      </w:pPr>
    </w:lvl>
    <w:lvl w:ilvl="8" w:tplc="0409001B" w:tentative="1">
      <w:start w:val="1"/>
      <w:numFmt w:val="lowerRoman"/>
      <w:lvlText w:val="%9."/>
      <w:lvlJc w:val="right"/>
      <w:pPr>
        <w:ind w:left="440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5F2"/>
    <w:rsid w:val="00010FCE"/>
    <w:rsid w:val="00022E4A"/>
    <w:rsid w:val="00023463"/>
    <w:rsid w:val="000264EC"/>
    <w:rsid w:val="0003280C"/>
    <w:rsid w:val="00032D56"/>
    <w:rsid w:val="00035819"/>
    <w:rsid w:val="00036D43"/>
    <w:rsid w:val="0003711D"/>
    <w:rsid w:val="00043E25"/>
    <w:rsid w:val="0004575F"/>
    <w:rsid w:val="00046A7C"/>
    <w:rsid w:val="00046E98"/>
    <w:rsid w:val="00051A8B"/>
    <w:rsid w:val="0005621D"/>
    <w:rsid w:val="00062124"/>
    <w:rsid w:val="00066856"/>
    <w:rsid w:val="00067843"/>
    <w:rsid w:val="00070F86"/>
    <w:rsid w:val="000714E5"/>
    <w:rsid w:val="00072AAF"/>
    <w:rsid w:val="00072DD2"/>
    <w:rsid w:val="0007604B"/>
    <w:rsid w:val="00076A70"/>
    <w:rsid w:val="00077131"/>
    <w:rsid w:val="00077AEF"/>
    <w:rsid w:val="00083987"/>
    <w:rsid w:val="000928B5"/>
    <w:rsid w:val="000A0DFA"/>
    <w:rsid w:val="000A1AA5"/>
    <w:rsid w:val="000B1216"/>
    <w:rsid w:val="000B14A6"/>
    <w:rsid w:val="000B38C6"/>
    <w:rsid w:val="000B5878"/>
    <w:rsid w:val="000C0B68"/>
    <w:rsid w:val="000C19D7"/>
    <w:rsid w:val="000C3107"/>
    <w:rsid w:val="000C6598"/>
    <w:rsid w:val="000D21C2"/>
    <w:rsid w:val="000D324B"/>
    <w:rsid w:val="000D581A"/>
    <w:rsid w:val="000D759A"/>
    <w:rsid w:val="000D77AE"/>
    <w:rsid w:val="000F2C43"/>
    <w:rsid w:val="000F54CF"/>
    <w:rsid w:val="000F5EE7"/>
    <w:rsid w:val="000F78EB"/>
    <w:rsid w:val="00103F3A"/>
    <w:rsid w:val="00105155"/>
    <w:rsid w:val="001061A7"/>
    <w:rsid w:val="00115C3D"/>
    <w:rsid w:val="00116BDF"/>
    <w:rsid w:val="00116CA6"/>
    <w:rsid w:val="00117C1E"/>
    <w:rsid w:val="00123086"/>
    <w:rsid w:val="0012497A"/>
    <w:rsid w:val="00130F69"/>
    <w:rsid w:val="001318B2"/>
    <w:rsid w:val="0013241F"/>
    <w:rsid w:val="00136D07"/>
    <w:rsid w:val="00137797"/>
    <w:rsid w:val="00141AA4"/>
    <w:rsid w:val="00142F65"/>
    <w:rsid w:val="00143552"/>
    <w:rsid w:val="00155392"/>
    <w:rsid w:val="00157EAA"/>
    <w:rsid w:val="00162794"/>
    <w:rsid w:val="001630F1"/>
    <w:rsid w:val="0016441A"/>
    <w:rsid w:val="00165852"/>
    <w:rsid w:val="001719B0"/>
    <w:rsid w:val="00174F45"/>
    <w:rsid w:val="00175A35"/>
    <w:rsid w:val="00176231"/>
    <w:rsid w:val="00180FF7"/>
    <w:rsid w:val="00181062"/>
    <w:rsid w:val="00182807"/>
    <w:rsid w:val="00183134"/>
    <w:rsid w:val="00190EB1"/>
    <w:rsid w:val="00191E6B"/>
    <w:rsid w:val="00195C72"/>
    <w:rsid w:val="001962D7"/>
    <w:rsid w:val="001A3039"/>
    <w:rsid w:val="001B0768"/>
    <w:rsid w:val="001B0ED7"/>
    <w:rsid w:val="001B1EC8"/>
    <w:rsid w:val="001B3669"/>
    <w:rsid w:val="001B5C2B"/>
    <w:rsid w:val="001B5EDE"/>
    <w:rsid w:val="001B6E01"/>
    <w:rsid w:val="001B7679"/>
    <w:rsid w:val="001B77E2"/>
    <w:rsid w:val="001C4FB2"/>
    <w:rsid w:val="001D11ED"/>
    <w:rsid w:val="001D25E6"/>
    <w:rsid w:val="001D4C82"/>
    <w:rsid w:val="001D7F81"/>
    <w:rsid w:val="001E2EB5"/>
    <w:rsid w:val="001E3C47"/>
    <w:rsid w:val="001E41F3"/>
    <w:rsid w:val="001F04BB"/>
    <w:rsid w:val="001F054D"/>
    <w:rsid w:val="001F151F"/>
    <w:rsid w:val="001F2FB6"/>
    <w:rsid w:val="001F3B42"/>
    <w:rsid w:val="001F48F1"/>
    <w:rsid w:val="001F5944"/>
    <w:rsid w:val="001F630A"/>
    <w:rsid w:val="00201291"/>
    <w:rsid w:val="002041D8"/>
    <w:rsid w:val="00204463"/>
    <w:rsid w:val="002067FB"/>
    <w:rsid w:val="00212096"/>
    <w:rsid w:val="002153AE"/>
    <w:rsid w:val="00216204"/>
    <w:rsid w:val="00216490"/>
    <w:rsid w:val="002217ED"/>
    <w:rsid w:val="00226181"/>
    <w:rsid w:val="00231568"/>
    <w:rsid w:val="00232FD1"/>
    <w:rsid w:val="00233527"/>
    <w:rsid w:val="002370AA"/>
    <w:rsid w:val="00241597"/>
    <w:rsid w:val="0024668B"/>
    <w:rsid w:val="002534F9"/>
    <w:rsid w:val="00257C3A"/>
    <w:rsid w:val="00262FF0"/>
    <w:rsid w:val="00265291"/>
    <w:rsid w:val="00270DA9"/>
    <w:rsid w:val="0027580C"/>
    <w:rsid w:val="00275D12"/>
    <w:rsid w:val="00277163"/>
    <w:rsid w:val="0027780F"/>
    <w:rsid w:val="00284D4F"/>
    <w:rsid w:val="002854C0"/>
    <w:rsid w:val="00292E3C"/>
    <w:rsid w:val="002A0583"/>
    <w:rsid w:val="002A4EA7"/>
    <w:rsid w:val="002A6BB2"/>
    <w:rsid w:val="002A6BBA"/>
    <w:rsid w:val="002B1A87"/>
    <w:rsid w:val="002B20D1"/>
    <w:rsid w:val="002B3B59"/>
    <w:rsid w:val="002B654E"/>
    <w:rsid w:val="002C1C06"/>
    <w:rsid w:val="002D2F4F"/>
    <w:rsid w:val="002D3283"/>
    <w:rsid w:val="002D4E7E"/>
    <w:rsid w:val="002D6AA6"/>
    <w:rsid w:val="002D6E88"/>
    <w:rsid w:val="002E3637"/>
    <w:rsid w:val="002E3653"/>
    <w:rsid w:val="002E48BE"/>
    <w:rsid w:val="002E6115"/>
    <w:rsid w:val="002E64AA"/>
    <w:rsid w:val="002F4FF2"/>
    <w:rsid w:val="002F6340"/>
    <w:rsid w:val="002F6902"/>
    <w:rsid w:val="002F74E8"/>
    <w:rsid w:val="002F7F79"/>
    <w:rsid w:val="0030218C"/>
    <w:rsid w:val="00305C60"/>
    <w:rsid w:val="00314D53"/>
    <w:rsid w:val="00315BD4"/>
    <w:rsid w:val="00320A65"/>
    <w:rsid w:val="00324E79"/>
    <w:rsid w:val="00325177"/>
    <w:rsid w:val="003258B2"/>
    <w:rsid w:val="00330643"/>
    <w:rsid w:val="00332D23"/>
    <w:rsid w:val="00336DD7"/>
    <w:rsid w:val="00341BFB"/>
    <w:rsid w:val="003427F5"/>
    <w:rsid w:val="00342EE4"/>
    <w:rsid w:val="003434BE"/>
    <w:rsid w:val="00345FC7"/>
    <w:rsid w:val="00350012"/>
    <w:rsid w:val="003509FF"/>
    <w:rsid w:val="00354BAD"/>
    <w:rsid w:val="003554E8"/>
    <w:rsid w:val="00361390"/>
    <w:rsid w:val="003615CC"/>
    <w:rsid w:val="003617F4"/>
    <w:rsid w:val="00361BF5"/>
    <w:rsid w:val="00364E3F"/>
    <w:rsid w:val="003658C8"/>
    <w:rsid w:val="00370766"/>
    <w:rsid w:val="00371954"/>
    <w:rsid w:val="00372CBC"/>
    <w:rsid w:val="00382B4A"/>
    <w:rsid w:val="00384FA9"/>
    <w:rsid w:val="00385CA1"/>
    <w:rsid w:val="0039050F"/>
    <w:rsid w:val="00393CAC"/>
    <w:rsid w:val="003943CB"/>
    <w:rsid w:val="00394E81"/>
    <w:rsid w:val="00395927"/>
    <w:rsid w:val="003A1ED4"/>
    <w:rsid w:val="003A36BD"/>
    <w:rsid w:val="003A5794"/>
    <w:rsid w:val="003A59CB"/>
    <w:rsid w:val="003B137B"/>
    <w:rsid w:val="003B2CE5"/>
    <w:rsid w:val="003B528B"/>
    <w:rsid w:val="003B6875"/>
    <w:rsid w:val="003B79F5"/>
    <w:rsid w:val="003C14A7"/>
    <w:rsid w:val="003C493F"/>
    <w:rsid w:val="003C6444"/>
    <w:rsid w:val="003D18E6"/>
    <w:rsid w:val="003D339C"/>
    <w:rsid w:val="003D3847"/>
    <w:rsid w:val="003D52E6"/>
    <w:rsid w:val="003E0856"/>
    <w:rsid w:val="003E0DE3"/>
    <w:rsid w:val="003E29EF"/>
    <w:rsid w:val="003E4CFB"/>
    <w:rsid w:val="003F19C1"/>
    <w:rsid w:val="0040244A"/>
    <w:rsid w:val="00406C38"/>
    <w:rsid w:val="0040764B"/>
    <w:rsid w:val="004100B5"/>
    <w:rsid w:val="0041048D"/>
    <w:rsid w:val="00410FAD"/>
    <w:rsid w:val="00411094"/>
    <w:rsid w:val="004120EA"/>
    <w:rsid w:val="00413493"/>
    <w:rsid w:val="00414FA7"/>
    <w:rsid w:val="00416C75"/>
    <w:rsid w:val="00420205"/>
    <w:rsid w:val="00422095"/>
    <w:rsid w:val="004252F9"/>
    <w:rsid w:val="00427E3E"/>
    <w:rsid w:val="004335FF"/>
    <w:rsid w:val="00435765"/>
    <w:rsid w:val="00435799"/>
    <w:rsid w:val="00436BAB"/>
    <w:rsid w:val="00437367"/>
    <w:rsid w:val="00437D04"/>
    <w:rsid w:val="00440825"/>
    <w:rsid w:val="00443403"/>
    <w:rsid w:val="004475C6"/>
    <w:rsid w:val="0046168F"/>
    <w:rsid w:val="004704C5"/>
    <w:rsid w:val="00473A30"/>
    <w:rsid w:val="00484886"/>
    <w:rsid w:val="00491E92"/>
    <w:rsid w:val="00493B3C"/>
    <w:rsid w:val="0049636E"/>
    <w:rsid w:val="004968D3"/>
    <w:rsid w:val="00497F14"/>
    <w:rsid w:val="004A27E3"/>
    <w:rsid w:val="004A3305"/>
    <w:rsid w:val="004A4BEC"/>
    <w:rsid w:val="004A5019"/>
    <w:rsid w:val="004B45A4"/>
    <w:rsid w:val="004B594B"/>
    <w:rsid w:val="004B6D45"/>
    <w:rsid w:val="004C0C40"/>
    <w:rsid w:val="004D077E"/>
    <w:rsid w:val="004D1131"/>
    <w:rsid w:val="004E5581"/>
    <w:rsid w:val="004E62C8"/>
    <w:rsid w:val="004F15E3"/>
    <w:rsid w:val="004F2861"/>
    <w:rsid w:val="004F7609"/>
    <w:rsid w:val="00500A1C"/>
    <w:rsid w:val="00503B4A"/>
    <w:rsid w:val="00503F40"/>
    <w:rsid w:val="0050780D"/>
    <w:rsid w:val="00511527"/>
    <w:rsid w:val="00511CBC"/>
    <w:rsid w:val="0051277C"/>
    <w:rsid w:val="00517964"/>
    <w:rsid w:val="00520FA9"/>
    <w:rsid w:val="005275CB"/>
    <w:rsid w:val="00527CDD"/>
    <w:rsid w:val="005341B7"/>
    <w:rsid w:val="00535D72"/>
    <w:rsid w:val="0054063C"/>
    <w:rsid w:val="0054269C"/>
    <w:rsid w:val="00542FCC"/>
    <w:rsid w:val="0054453D"/>
    <w:rsid w:val="00546326"/>
    <w:rsid w:val="00546BF3"/>
    <w:rsid w:val="0055647D"/>
    <w:rsid w:val="0055796A"/>
    <w:rsid w:val="005647BF"/>
    <w:rsid w:val="005651FD"/>
    <w:rsid w:val="00571206"/>
    <w:rsid w:val="005744B3"/>
    <w:rsid w:val="00574664"/>
    <w:rsid w:val="00576E37"/>
    <w:rsid w:val="00581370"/>
    <w:rsid w:val="00581D20"/>
    <w:rsid w:val="00584F9A"/>
    <w:rsid w:val="00586559"/>
    <w:rsid w:val="005900B8"/>
    <w:rsid w:val="00590C30"/>
    <w:rsid w:val="00592829"/>
    <w:rsid w:val="00593DD5"/>
    <w:rsid w:val="0059653F"/>
    <w:rsid w:val="00597BF4"/>
    <w:rsid w:val="005A000A"/>
    <w:rsid w:val="005A0137"/>
    <w:rsid w:val="005A1F8C"/>
    <w:rsid w:val="005A6150"/>
    <w:rsid w:val="005A634D"/>
    <w:rsid w:val="005A7631"/>
    <w:rsid w:val="005B00B8"/>
    <w:rsid w:val="005B18B3"/>
    <w:rsid w:val="005B1959"/>
    <w:rsid w:val="005B25F0"/>
    <w:rsid w:val="005B26F0"/>
    <w:rsid w:val="005B35E6"/>
    <w:rsid w:val="005B7D66"/>
    <w:rsid w:val="005C11F0"/>
    <w:rsid w:val="005C3222"/>
    <w:rsid w:val="005C7068"/>
    <w:rsid w:val="005D0142"/>
    <w:rsid w:val="005D6FEB"/>
    <w:rsid w:val="005D7121"/>
    <w:rsid w:val="005E2C44"/>
    <w:rsid w:val="005E306B"/>
    <w:rsid w:val="005E4D67"/>
    <w:rsid w:val="005E752E"/>
    <w:rsid w:val="005F29FF"/>
    <w:rsid w:val="005F4EF0"/>
    <w:rsid w:val="005F52E7"/>
    <w:rsid w:val="005F7961"/>
    <w:rsid w:val="005F79C0"/>
    <w:rsid w:val="005F7B73"/>
    <w:rsid w:val="005F7F4E"/>
    <w:rsid w:val="0060176D"/>
    <w:rsid w:val="0060287A"/>
    <w:rsid w:val="006048FE"/>
    <w:rsid w:val="00606094"/>
    <w:rsid w:val="006068D0"/>
    <w:rsid w:val="0061048B"/>
    <w:rsid w:val="00610A36"/>
    <w:rsid w:val="006123E9"/>
    <w:rsid w:val="00615E7A"/>
    <w:rsid w:val="00622471"/>
    <w:rsid w:val="006227D9"/>
    <w:rsid w:val="00622E30"/>
    <w:rsid w:val="00623DC7"/>
    <w:rsid w:val="0062449F"/>
    <w:rsid w:val="006310F4"/>
    <w:rsid w:val="006331EE"/>
    <w:rsid w:val="00633B75"/>
    <w:rsid w:val="00635ABB"/>
    <w:rsid w:val="00635BB2"/>
    <w:rsid w:val="00640595"/>
    <w:rsid w:val="00643317"/>
    <w:rsid w:val="00646A6C"/>
    <w:rsid w:val="00661116"/>
    <w:rsid w:val="006614A9"/>
    <w:rsid w:val="006620A1"/>
    <w:rsid w:val="0066661A"/>
    <w:rsid w:val="00673904"/>
    <w:rsid w:val="00681BEF"/>
    <w:rsid w:val="00690C5C"/>
    <w:rsid w:val="00694678"/>
    <w:rsid w:val="006959B9"/>
    <w:rsid w:val="00695CB6"/>
    <w:rsid w:val="006A2428"/>
    <w:rsid w:val="006A2DC8"/>
    <w:rsid w:val="006A488D"/>
    <w:rsid w:val="006A7C7B"/>
    <w:rsid w:val="006B13FD"/>
    <w:rsid w:val="006B3E8D"/>
    <w:rsid w:val="006B5418"/>
    <w:rsid w:val="006B5617"/>
    <w:rsid w:val="006B680A"/>
    <w:rsid w:val="006B727A"/>
    <w:rsid w:val="006D0317"/>
    <w:rsid w:val="006D4162"/>
    <w:rsid w:val="006D5C51"/>
    <w:rsid w:val="006D7A74"/>
    <w:rsid w:val="006E0E00"/>
    <w:rsid w:val="006E21FB"/>
    <w:rsid w:val="006E292A"/>
    <w:rsid w:val="006E6210"/>
    <w:rsid w:val="006F25CD"/>
    <w:rsid w:val="006F3EF5"/>
    <w:rsid w:val="006F5FE2"/>
    <w:rsid w:val="00702C29"/>
    <w:rsid w:val="007101D5"/>
    <w:rsid w:val="00710497"/>
    <w:rsid w:val="00712563"/>
    <w:rsid w:val="00714B2E"/>
    <w:rsid w:val="00717D35"/>
    <w:rsid w:val="007217DF"/>
    <w:rsid w:val="00727AC1"/>
    <w:rsid w:val="0073315D"/>
    <w:rsid w:val="007410E5"/>
    <w:rsid w:val="0074184E"/>
    <w:rsid w:val="00742289"/>
    <w:rsid w:val="007439B9"/>
    <w:rsid w:val="00750D8B"/>
    <w:rsid w:val="00751508"/>
    <w:rsid w:val="007620D9"/>
    <w:rsid w:val="007727B5"/>
    <w:rsid w:val="00772D19"/>
    <w:rsid w:val="007760E6"/>
    <w:rsid w:val="00780DBE"/>
    <w:rsid w:val="00781114"/>
    <w:rsid w:val="00783E23"/>
    <w:rsid w:val="00785C29"/>
    <w:rsid w:val="00790DFD"/>
    <w:rsid w:val="007938F2"/>
    <w:rsid w:val="00795B12"/>
    <w:rsid w:val="007B0BDB"/>
    <w:rsid w:val="007B1580"/>
    <w:rsid w:val="007B4183"/>
    <w:rsid w:val="007B512A"/>
    <w:rsid w:val="007B5AEA"/>
    <w:rsid w:val="007B6862"/>
    <w:rsid w:val="007C2097"/>
    <w:rsid w:val="007C2607"/>
    <w:rsid w:val="007C2F14"/>
    <w:rsid w:val="007C58E7"/>
    <w:rsid w:val="007C7597"/>
    <w:rsid w:val="007D1C0C"/>
    <w:rsid w:val="007D420D"/>
    <w:rsid w:val="007D630F"/>
    <w:rsid w:val="007E0182"/>
    <w:rsid w:val="007E2E6E"/>
    <w:rsid w:val="007E3299"/>
    <w:rsid w:val="007E3F0E"/>
    <w:rsid w:val="007E63B9"/>
    <w:rsid w:val="007E6510"/>
    <w:rsid w:val="007E6DCC"/>
    <w:rsid w:val="007F1CB6"/>
    <w:rsid w:val="007F38C9"/>
    <w:rsid w:val="007F4662"/>
    <w:rsid w:val="007F60D9"/>
    <w:rsid w:val="00800D26"/>
    <w:rsid w:val="00803905"/>
    <w:rsid w:val="00810E14"/>
    <w:rsid w:val="00812E14"/>
    <w:rsid w:val="0081331E"/>
    <w:rsid w:val="00813BF6"/>
    <w:rsid w:val="0081426D"/>
    <w:rsid w:val="008200E2"/>
    <w:rsid w:val="00825BA4"/>
    <w:rsid w:val="008261B7"/>
    <w:rsid w:val="008263C3"/>
    <w:rsid w:val="0082681F"/>
    <w:rsid w:val="008275AA"/>
    <w:rsid w:val="008302F3"/>
    <w:rsid w:val="00830F43"/>
    <w:rsid w:val="00832C94"/>
    <w:rsid w:val="00835855"/>
    <w:rsid w:val="00836BB3"/>
    <w:rsid w:val="00836EC9"/>
    <w:rsid w:val="00841437"/>
    <w:rsid w:val="00845CED"/>
    <w:rsid w:val="00850718"/>
    <w:rsid w:val="00852011"/>
    <w:rsid w:val="00855AF6"/>
    <w:rsid w:val="008564B0"/>
    <w:rsid w:val="00856A30"/>
    <w:rsid w:val="008571C3"/>
    <w:rsid w:val="00861128"/>
    <w:rsid w:val="00862795"/>
    <w:rsid w:val="008633FE"/>
    <w:rsid w:val="00866DFF"/>
    <w:rsid w:val="008672D3"/>
    <w:rsid w:val="00867EF4"/>
    <w:rsid w:val="00870BCE"/>
    <w:rsid w:val="00870EE7"/>
    <w:rsid w:val="008757DB"/>
    <w:rsid w:val="00875CCA"/>
    <w:rsid w:val="0087744D"/>
    <w:rsid w:val="00881B0A"/>
    <w:rsid w:val="00881C6E"/>
    <w:rsid w:val="00881CF5"/>
    <w:rsid w:val="00882717"/>
    <w:rsid w:val="00883938"/>
    <w:rsid w:val="00883B6F"/>
    <w:rsid w:val="00890214"/>
    <w:rsid w:val="008902BC"/>
    <w:rsid w:val="00897403"/>
    <w:rsid w:val="008A0451"/>
    <w:rsid w:val="008A0ACF"/>
    <w:rsid w:val="008A29AC"/>
    <w:rsid w:val="008A2B4E"/>
    <w:rsid w:val="008A3B86"/>
    <w:rsid w:val="008A473F"/>
    <w:rsid w:val="008A4791"/>
    <w:rsid w:val="008A5E86"/>
    <w:rsid w:val="008A5F08"/>
    <w:rsid w:val="008B4B34"/>
    <w:rsid w:val="008B72B0"/>
    <w:rsid w:val="008C66E9"/>
    <w:rsid w:val="008D357F"/>
    <w:rsid w:val="008D412F"/>
    <w:rsid w:val="008D439E"/>
    <w:rsid w:val="008D57A0"/>
    <w:rsid w:val="008D644B"/>
    <w:rsid w:val="008E050E"/>
    <w:rsid w:val="008E1F3C"/>
    <w:rsid w:val="008E4502"/>
    <w:rsid w:val="008E4659"/>
    <w:rsid w:val="008E58AD"/>
    <w:rsid w:val="008E6622"/>
    <w:rsid w:val="008E7FB6"/>
    <w:rsid w:val="008F686C"/>
    <w:rsid w:val="00907BC9"/>
    <w:rsid w:val="00912AD1"/>
    <w:rsid w:val="00912F75"/>
    <w:rsid w:val="00915A10"/>
    <w:rsid w:val="00917C15"/>
    <w:rsid w:val="00920903"/>
    <w:rsid w:val="009211CC"/>
    <w:rsid w:val="00931C42"/>
    <w:rsid w:val="009352B9"/>
    <w:rsid w:val="0093578B"/>
    <w:rsid w:val="00936B08"/>
    <w:rsid w:val="0093717D"/>
    <w:rsid w:val="00940828"/>
    <w:rsid w:val="00943DC1"/>
    <w:rsid w:val="0094571A"/>
    <w:rsid w:val="00945CB4"/>
    <w:rsid w:val="0094687E"/>
    <w:rsid w:val="00947762"/>
    <w:rsid w:val="0095073E"/>
    <w:rsid w:val="00954E21"/>
    <w:rsid w:val="00956F4C"/>
    <w:rsid w:val="00957FE3"/>
    <w:rsid w:val="009629FD"/>
    <w:rsid w:val="00965DD1"/>
    <w:rsid w:val="00985D54"/>
    <w:rsid w:val="00986D55"/>
    <w:rsid w:val="0098776F"/>
    <w:rsid w:val="00987E0E"/>
    <w:rsid w:val="00990566"/>
    <w:rsid w:val="009923FA"/>
    <w:rsid w:val="00992A27"/>
    <w:rsid w:val="00993228"/>
    <w:rsid w:val="009A1767"/>
    <w:rsid w:val="009A2359"/>
    <w:rsid w:val="009A357A"/>
    <w:rsid w:val="009A6D72"/>
    <w:rsid w:val="009B156B"/>
    <w:rsid w:val="009B3291"/>
    <w:rsid w:val="009B38F9"/>
    <w:rsid w:val="009B47B4"/>
    <w:rsid w:val="009B4878"/>
    <w:rsid w:val="009C1DE3"/>
    <w:rsid w:val="009C61B9"/>
    <w:rsid w:val="009C6AEE"/>
    <w:rsid w:val="009D0FA3"/>
    <w:rsid w:val="009D2455"/>
    <w:rsid w:val="009D70BA"/>
    <w:rsid w:val="009E3297"/>
    <w:rsid w:val="009E34FE"/>
    <w:rsid w:val="009E617D"/>
    <w:rsid w:val="009E7911"/>
    <w:rsid w:val="009F4FDE"/>
    <w:rsid w:val="009F5833"/>
    <w:rsid w:val="009F7C5D"/>
    <w:rsid w:val="00A055C2"/>
    <w:rsid w:val="00A07584"/>
    <w:rsid w:val="00A122CA"/>
    <w:rsid w:val="00A13523"/>
    <w:rsid w:val="00A140DD"/>
    <w:rsid w:val="00A22D1B"/>
    <w:rsid w:val="00A2600A"/>
    <w:rsid w:val="00A2613B"/>
    <w:rsid w:val="00A276E3"/>
    <w:rsid w:val="00A30A83"/>
    <w:rsid w:val="00A315BD"/>
    <w:rsid w:val="00A32441"/>
    <w:rsid w:val="00A3669C"/>
    <w:rsid w:val="00A37614"/>
    <w:rsid w:val="00A408DA"/>
    <w:rsid w:val="00A4230F"/>
    <w:rsid w:val="00A42D48"/>
    <w:rsid w:val="00A43B74"/>
    <w:rsid w:val="00A44971"/>
    <w:rsid w:val="00A46E59"/>
    <w:rsid w:val="00A47E70"/>
    <w:rsid w:val="00A5019C"/>
    <w:rsid w:val="00A55513"/>
    <w:rsid w:val="00A62A0D"/>
    <w:rsid w:val="00A701F5"/>
    <w:rsid w:val="00A7043B"/>
    <w:rsid w:val="00A72C72"/>
    <w:rsid w:val="00A72DCE"/>
    <w:rsid w:val="00A73E7C"/>
    <w:rsid w:val="00A74C73"/>
    <w:rsid w:val="00A75146"/>
    <w:rsid w:val="00A752C5"/>
    <w:rsid w:val="00A8021A"/>
    <w:rsid w:val="00A811F7"/>
    <w:rsid w:val="00A83ECE"/>
    <w:rsid w:val="00A84530"/>
    <w:rsid w:val="00A84816"/>
    <w:rsid w:val="00A86C67"/>
    <w:rsid w:val="00A9104D"/>
    <w:rsid w:val="00A97C3B"/>
    <w:rsid w:val="00AA3069"/>
    <w:rsid w:val="00AB09DB"/>
    <w:rsid w:val="00AB1DF7"/>
    <w:rsid w:val="00AB3484"/>
    <w:rsid w:val="00AB3584"/>
    <w:rsid w:val="00AC1B29"/>
    <w:rsid w:val="00AC36D8"/>
    <w:rsid w:val="00AD2264"/>
    <w:rsid w:val="00AD7C25"/>
    <w:rsid w:val="00AE4D95"/>
    <w:rsid w:val="00AE74C0"/>
    <w:rsid w:val="00AF16FA"/>
    <w:rsid w:val="00AF38FA"/>
    <w:rsid w:val="00AF3AC0"/>
    <w:rsid w:val="00AF5446"/>
    <w:rsid w:val="00AF60D4"/>
    <w:rsid w:val="00AF6B24"/>
    <w:rsid w:val="00B02102"/>
    <w:rsid w:val="00B03163"/>
    <w:rsid w:val="00B03597"/>
    <w:rsid w:val="00B03D52"/>
    <w:rsid w:val="00B047DC"/>
    <w:rsid w:val="00B076C6"/>
    <w:rsid w:val="00B1108C"/>
    <w:rsid w:val="00B11DE9"/>
    <w:rsid w:val="00B125D1"/>
    <w:rsid w:val="00B15040"/>
    <w:rsid w:val="00B23F7B"/>
    <w:rsid w:val="00B258BB"/>
    <w:rsid w:val="00B270F4"/>
    <w:rsid w:val="00B3083F"/>
    <w:rsid w:val="00B32DCA"/>
    <w:rsid w:val="00B357BF"/>
    <w:rsid w:val="00B357DE"/>
    <w:rsid w:val="00B40E40"/>
    <w:rsid w:val="00B43444"/>
    <w:rsid w:val="00B46AF6"/>
    <w:rsid w:val="00B47938"/>
    <w:rsid w:val="00B53C8B"/>
    <w:rsid w:val="00B57359"/>
    <w:rsid w:val="00B62C72"/>
    <w:rsid w:val="00B644C3"/>
    <w:rsid w:val="00B6561D"/>
    <w:rsid w:val="00B66361"/>
    <w:rsid w:val="00B66D06"/>
    <w:rsid w:val="00B70D58"/>
    <w:rsid w:val="00B72AC8"/>
    <w:rsid w:val="00B73678"/>
    <w:rsid w:val="00B7508E"/>
    <w:rsid w:val="00B90BB2"/>
    <w:rsid w:val="00B91267"/>
    <w:rsid w:val="00B917AC"/>
    <w:rsid w:val="00B9268B"/>
    <w:rsid w:val="00B92835"/>
    <w:rsid w:val="00B94538"/>
    <w:rsid w:val="00B945B1"/>
    <w:rsid w:val="00B94B5C"/>
    <w:rsid w:val="00B956DB"/>
    <w:rsid w:val="00B96494"/>
    <w:rsid w:val="00B968BA"/>
    <w:rsid w:val="00BA0535"/>
    <w:rsid w:val="00BA371D"/>
    <w:rsid w:val="00BA3ACC"/>
    <w:rsid w:val="00BA6DED"/>
    <w:rsid w:val="00BB0604"/>
    <w:rsid w:val="00BB2591"/>
    <w:rsid w:val="00BB5DFC"/>
    <w:rsid w:val="00BC0575"/>
    <w:rsid w:val="00BC4C32"/>
    <w:rsid w:val="00BC7C3B"/>
    <w:rsid w:val="00BD0266"/>
    <w:rsid w:val="00BD0E9A"/>
    <w:rsid w:val="00BD279D"/>
    <w:rsid w:val="00BD3B6F"/>
    <w:rsid w:val="00BD4652"/>
    <w:rsid w:val="00BE20F1"/>
    <w:rsid w:val="00BE3DB8"/>
    <w:rsid w:val="00BE4473"/>
    <w:rsid w:val="00BE498D"/>
    <w:rsid w:val="00BE4AE1"/>
    <w:rsid w:val="00BE4DF7"/>
    <w:rsid w:val="00BF1157"/>
    <w:rsid w:val="00BF3228"/>
    <w:rsid w:val="00C003C5"/>
    <w:rsid w:val="00C00CCF"/>
    <w:rsid w:val="00C0610D"/>
    <w:rsid w:val="00C071AB"/>
    <w:rsid w:val="00C21836"/>
    <w:rsid w:val="00C271DE"/>
    <w:rsid w:val="00C31593"/>
    <w:rsid w:val="00C31AC8"/>
    <w:rsid w:val="00C3659C"/>
    <w:rsid w:val="00C36DB9"/>
    <w:rsid w:val="00C37922"/>
    <w:rsid w:val="00C415C3"/>
    <w:rsid w:val="00C422C0"/>
    <w:rsid w:val="00C42E1F"/>
    <w:rsid w:val="00C436B1"/>
    <w:rsid w:val="00C449AA"/>
    <w:rsid w:val="00C46381"/>
    <w:rsid w:val="00C535BF"/>
    <w:rsid w:val="00C566EB"/>
    <w:rsid w:val="00C60591"/>
    <w:rsid w:val="00C67530"/>
    <w:rsid w:val="00C67B8E"/>
    <w:rsid w:val="00C713E0"/>
    <w:rsid w:val="00C7209E"/>
    <w:rsid w:val="00C72C6F"/>
    <w:rsid w:val="00C7300A"/>
    <w:rsid w:val="00C81FD2"/>
    <w:rsid w:val="00C8225D"/>
    <w:rsid w:val="00C83E4E"/>
    <w:rsid w:val="00C84595"/>
    <w:rsid w:val="00C85AD4"/>
    <w:rsid w:val="00C90CC5"/>
    <w:rsid w:val="00C9363F"/>
    <w:rsid w:val="00C9592B"/>
    <w:rsid w:val="00C95985"/>
    <w:rsid w:val="00C95EDE"/>
    <w:rsid w:val="00C96D81"/>
    <w:rsid w:val="00C96EAE"/>
    <w:rsid w:val="00C9780B"/>
    <w:rsid w:val="00CA2A05"/>
    <w:rsid w:val="00CA2EA4"/>
    <w:rsid w:val="00CA5FE0"/>
    <w:rsid w:val="00CA7D10"/>
    <w:rsid w:val="00CB1493"/>
    <w:rsid w:val="00CB2A6C"/>
    <w:rsid w:val="00CB4651"/>
    <w:rsid w:val="00CB47ED"/>
    <w:rsid w:val="00CB506E"/>
    <w:rsid w:val="00CB5A51"/>
    <w:rsid w:val="00CB77FD"/>
    <w:rsid w:val="00CB7F13"/>
    <w:rsid w:val="00CC3890"/>
    <w:rsid w:val="00CC5026"/>
    <w:rsid w:val="00CD2478"/>
    <w:rsid w:val="00CD2B89"/>
    <w:rsid w:val="00CD2CB1"/>
    <w:rsid w:val="00CD541D"/>
    <w:rsid w:val="00CD559F"/>
    <w:rsid w:val="00CE22D1"/>
    <w:rsid w:val="00CE4346"/>
    <w:rsid w:val="00CE546E"/>
    <w:rsid w:val="00CF0588"/>
    <w:rsid w:val="00CF0B4B"/>
    <w:rsid w:val="00CF0EE8"/>
    <w:rsid w:val="00CF136D"/>
    <w:rsid w:val="00CF39F5"/>
    <w:rsid w:val="00CF73F2"/>
    <w:rsid w:val="00D03969"/>
    <w:rsid w:val="00D04701"/>
    <w:rsid w:val="00D11584"/>
    <w:rsid w:val="00D12FF1"/>
    <w:rsid w:val="00D26480"/>
    <w:rsid w:val="00D3560F"/>
    <w:rsid w:val="00D3683F"/>
    <w:rsid w:val="00D41F56"/>
    <w:rsid w:val="00D424A1"/>
    <w:rsid w:val="00D44D0C"/>
    <w:rsid w:val="00D46EEC"/>
    <w:rsid w:val="00D511CB"/>
    <w:rsid w:val="00D519A4"/>
    <w:rsid w:val="00D51C49"/>
    <w:rsid w:val="00D53524"/>
    <w:rsid w:val="00D53BE5"/>
    <w:rsid w:val="00D54659"/>
    <w:rsid w:val="00D620A0"/>
    <w:rsid w:val="00D641A9"/>
    <w:rsid w:val="00D70EFC"/>
    <w:rsid w:val="00D7521F"/>
    <w:rsid w:val="00D80A54"/>
    <w:rsid w:val="00D82ECD"/>
    <w:rsid w:val="00D85C2A"/>
    <w:rsid w:val="00D908E8"/>
    <w:rsid w:val="00D911D4"/>
    <w:rsid w:val="00DA6EA9"/>
    <w:rsid w:val="00DB0B3A"/>
    <w:rsid w:val="00DB0DF2"/>
    <w:rsid w:val="00DB4B14"/>
    <w:rsid w:val="00DB4CC6"/>
    <w:rsid w:val="00DB72BB"/>
    <w:rsid w:val="00DC2EEA"/>
    <w:rsid w:val="00DC5658"/>
    <w:rsid w:val="00DD012C"/>
    <w:rsid w:val="00DD0BD8"/>
    <w:rsid w:val="00DD0CFB"/>
    <w:rsid w:val="00DD1A6E"/>
    <w:rsid w:val="00DD4E01"/>
    <w:rsid w:val="00DD5262"/>
    <w:rsid w:val="00DD69AB"/>
    <w:rsid w:val="00DD735A"/>
    <w:rsid w:val="00DD7DE2"/>
    <w:rsid w:val="00DD7EBF"/>
    <w:rsid w:val="00DE35D3"/>
    <w:rsid w:val="00DE595C"/>
    <w:rsid w:val="00DE7AC5"/>
    <w:rsid w:val="00DF2FBB"/>
    <w:rsid w:val="00DF4594"/>
    <w:rsid w:val="00DF7F1C"/>
    <w:rsid w:val="00E015DE"/>
    <w:rsid w:val="00E03276"/>
    <w:rsid w:val="00E04F73"/>
    <w:rsid w:val="00E1037F"/>
    <w:rsid w:val="00E10ADE"/>
    <w:rsid w:val="00E118FE"/>
    <w:rsid w:val="00E120BB"/>
    <w:rsid w:val="00E12216"/>
    <w:rsid w:val="00E149CB"/>
    <w:rsid w:val="00E159F8"/>
    <w:rsid w:val="00E21D2F"/>
    <w:rsid w:val="00E23A56"/>
    <w:rsid w:val="00E24619"/>
    <w:rsid w:val="00E350BB"/>
    <w:rsid w:val="00E35271"/>
    <w:rsid w:val="00E36E43"/>
    <w:rsid w:val="00E4306D"/>
    <w:rsid w:val="00E46937"/>
    <w:rsid w:val="00E5512F"/>
    <w:rsid w:val="00E632C3"/>
    <w:rsid w:val="00E63BF4"/>
    <w:rsid w:val="00E65E8A"/>
    <w:rsid w:val="00E66741"/>
    <w:rsid w:val="00E67019"/>
    <w:rsid w:val="00E670C5"/>
    <w:rsid w:val="00E71869"/>
    <w:rsid w:val="00E83DAC"/>
    <w:rsid w:val="00E90A16"/>
    <w:rsid w:val="00E924C6"/>
    <w:rsid w:val="00E9497F"/>
    <w:rsid w:val="00E97895"/>
    <w:rsid w:val="00EA0CBF"/>
    <w:rsid w:val="00EA15FE"/>
    <w:rsid w:val="00EA3F6B"/>
    <w:rsid w:val="00EA49CD"/>
    <w:rsid w:val="00EA4CF7"/>
    <w:rsid w:val="00EA76BB"/>
    <w:rsid w:val="00EB1B40"/>
    <w:rsid w:val="00EB2C01"/>
    <w:rsid w:val="00EB2C9E"/>
    <w:rsid w:val="00EB3177"/>
    <w:rsid w:val="00EB36C5"/>
    <w:rsid w:val="00EB3FE7"/>
    <w:rsid w:val="00EC0BD7"/>
    <w:rsid w:val="00EC11EB"/>
    <w:rsid w:val="00EC2391"/>
    <w:rsid w:val="00EC5431"/>
    <w:rsid w:val="00EC5920"/>
    <w:rsid w:val="00ED2997"/>
    <w:rsid w:val="00ED3D47"/>
    <w:rsid w:val="00ED4E2F"/>
    <w:rsid w:val="00ED5EAB"/>
    <w:rsid w:val="00ED7E92"/>
    <w:rsid w:val="00EE4EDC"/>
    <w:rsid w:val="00EE6A83"/>
    <w:rsid w:val="00EE7D7C"/>
    <w:rsid w:val="00EE7FCF"/>
    <w:rsid w:val="00EF44FB"/>
    <w:rsid w:val="00F02E5B"/>
    <w:rsid w:val="00F1278B"/>
    <w:rsid w:val="00F13F7C"/>
    <w:rsid w:val="00F14F2D"/>
    <w:rsid w:val="00F1796E"/>
    <w:rsid w:val="00F21CC1"/>
    <w:rsid w:val="00F252E3"/>
    <w:rsid w:val="00F25D98"/>
    <w:rsid w:val="00F26950"/>
    <w:rsid w:val="00F300FB"/>
    <w:rsid w:val="00F34816"/>
    <w:rsid w:val="00F432E2"/>
    <w:rsid w:val="00F442EB"/>
    <w:rsid w:val="00F51B92"/>
    <w:rsid w:val="00F6230E"/>
    <w:rsid w:val="00F6273A"/>
    <w:rsid w:val="00F662B0"/>
    <w:rsid w:val="00F705EE"/>
    <w:rsid w:val="00F71A8C"/>
    <w:rsid w:val="00F72D33"/>
    <w:rsid w:val="00F7327C"/>
    <w:rsid w:val="00F7680F"/>
    <w:rsid w:val="00F831EE"/>
    <w:rsid w:val="00F86788"/>
    <w:rsid w:val="00F914D3"/>
    <w:rsid w:val="00F94EF3"/>
    <w:rsid w:val="00FA5349"/>
    <w:rsid w:val="00FA5D51"/>
    <w:rsid w:val="00FA7983"/>
    <w:rsid w:val="00FB069D"/>
    <w:rsid w:val="00FB325E"/>
    <w:rsid w:val="00FB6386"/>
    <w:rsid w:val="00FB6430"/>
    <w:rsid w:val="00FC4B4B"/>
    <w:rsid w:val="00FC68A8"/>
    <w:rsid w:val="00FC6BF7"/>
    <w:rsid w:val="00FD0C4D"/>
    <w:rsid w:val="00FD65D6"/>
    <w:rsid w:val="00FD70DD"/>
    <w:rsid w:val="00FD7944"/>
    <w:rsid w:val="00FE13C6"/>
    <w:rsid w:val="00FE1C07"/>
    <w:rsid w:val="00FE20A2"/>
    <w:rsid w:val="00FE5C07"/>
    <w:rsid w:val="00FE6C48"/>
    <w:rsid w:val="00FF29F9"/>
    <w:rsid w:val="00FF429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docId w15:val="{FEC5E8AF-C1FB-48CC-9ADC-53FA2F8AB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table" w:styleId="af2">
    <w:name w:val="Table Grid"/>
    <w:basedOn w:val="a1"/>
    <w:rsid w:val="00AF38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7727B5"/>
    <w:pPr>
      <w:ind w:firstLineChars="200" w:firstLine="420"/>
    </w:pPr>
  </w:style>
  <w:style w:type="paragraph" w:styleId="af4">
    <w:name w:val="Revision"/>
    <w:hidden/>
    <w:uiPriority w:val="99"/>
    <w:semiHidden/>
    <w:rsid w:val="001061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548F0-72A1-4CC3-8DF7-BC613F9EB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11335</TotalTime>
  <Pages>1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</cp:lastModifiedBy>
  <cp:revision>77</cp:revision>
  <cp:lastPrinted>1900-12-31T16:00:00Z</cp:lastPrinted>
  <dcterms:created xsi:type="dcterms:W3CDTF">2022-10-28T06:04:00Z</dcterms:created>
  <dcterms:modified xsi:type="dcterms:W3CDTF">2023-08-10T01:15:00Z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1689734647</vt:lpwstr>
  </property>
  <property fmtid="{D5CDD505-2E9C-101B-9397-08002B2CF9AE}" pid="7" name="_2015_ms_pID_725343">
    <vt:lpwstr>(3)x4FtigPZfoBOjBsEjlZP/SwqjelXbjvqyrRkJ52+0rfsvcMaLMU4jirqDFQkV5wbJzWe5HV0
0/I4TETOuVERYUFwDUf3yLfupKI+6v3mAU5lbY81ixvN+r2MVVN1ITb6XWjebBnSSvYLa+RD
/ALt7jPU6Hybjo6pHSt/dPjDEXb9YXI/nw5RFhzhzrroVG0yFO6QzADgiywttbSB3qddSDxT
r1XeNaRaEU8PAeq9hE</vt:lpwstr>
  </property>
  <property fmtid="{D5CDD505-2E9C-101B-9397-08002B2CF9AE}" pid="8" name="_2015_ms_pID_7253431">
    <vt:lpwstr>SmsQ4NFqcac0DuNkKvl6aXpzKfCBVzKMHu/hMXuxo2LppKFXEFxCz7
hUi1obG0iTn+BUb/3bc40LvHj+mrSQC0i/v7mvo4tb6nUZHsDbWouIY1AeqLWbdvEJdZRI/g
h5/rMUoEaFkazg1etUntILo43TQrHRyiw6X+ECJj1cCBKeG78ifzT5kUy0kKd+zNw+rYo+RY
sIHfRZeEtBTgOAn2bZ60olenIdOnA4f/1QE+</vt:lpwstr>
  </property>
  <property fmtid="{D5CDD505-2E9C-101B-9397-08002B2CF9AE}" pid="9" name="_2015_ms_pID_7253432">
    <vt:lpwstr>mw==</vt:lpwstr>
  </property>
</Properties>
</file>